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FF48C3" w14:textId="77777777" w:rsidR="00595FC4" w:rsidRPr="00595FC4" w:rsidRDefault="00595FC4" w:rsidP="00595FC4">
      <w:pPr>
        <w:jc w:val="center"/>
        <w:rPr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277B9C" w:rsidRPr="00774337" w14:paraId="5E4E5FFC" w14:textId="77777777" w:rsidTr="00774337">
        <w:tc>
          <w:tcPr>
            <w:tcW w:w="9060" w:type="dxa"/>
          </w:tcPr>
          <w:p w14:paraId="5897337C" w14:textId="77777777" w:rsidR="00277B9C" w:rsidRPr="00774337" w:rsidRDefault="00277B9C" w:rsidP="00774337">
            <w:pPr>
              <w:spacing w:after="0" w:line="240" w:lineRule="auto"/>
              <w:rPr>
                <w:sz w:val="24"/>
                <w:szCs w:val="24"/>
              </w:rPr>
            </w:pPr>
            <w:r w:rsidRPr="00774337">
              <w:rPr>
                <w:sz w:val="24"/>
                <w:szCs w:val="24"/>
              </w:rPr>
              <w:t xml:space="preserve">Nom EES         : </w:t>
            </w:r>
            <w:r w:rsidR="00F005B7" w:rsidRPr="00774337">
              <w:rPr>
                <w:sz w:val="24"/>
                <w:szCs w:val="24"/>
              </w:rPr>
              <w:fldChar w:fldCharType="begin">
                <w:ffData>
                  <w:name w:val="Texte1"/>
                  <w:enabled/>
                  <w:calcOnExit w:val="0"/>
                  <w:textInput>
                    <w:default w:val="SAISIR ICI LE NOM DE L'ETABLISSEMENT"/>
                    <w:maxLength w:val="45"/>
                    <w:format w:val="UPPERCASE"/>
                  </w:textInput>
                </w:ffData>
              </w:fldChar>
            </w:r>
            <w:bookmarkStart w:id="0" w:name="Texte1"/>
            <w:r w:rsidR="002B378B" w:rsidRPr="00774337">
              <w:rPr>
                <w:sz w:val="24"/>
                <w:szCs w:val="24"/>
              </w:rPr>
              <w:instrText xml:space="preserve"> FORMTEXT </w:instrText>
            </w:r>
            <w:r w:rsidR="00F005B7" w:rsidRPr="00774337">
              <w:rPr>
                <w:sz w:val="24"/>
                <w:szCs w:val="24"/>
              </w:rPr>
            </w:r>
            <w:r w:rsidR="00F005B7" w:rsidRPr="00774337">
              <w:rPr>
                <w:sz w:val="24"/>
                <w:szCs w:val="24"/>
              </w:rPr>
              <w:fldChar w:fldCharType="separate"/>
            </w:r>
            <w:r w:rsidR="0096267E" w:rsidRPr="00774337">
              <w:rPr>
                <w:sz w:val="24"/>
                <w:szCs w:val="24"/>
              </w:rPr>
              <w:t>Université Ferhat Abbas Sétif - 1</w:t>
            </w:r>
            <w:r w:rsidR="00F005B7" w:rsidRPr="00774337">
              <w:rPr>
                <w:sz w:val="24"/>
                <w:szCs w:val="24"/>
              </w:rPr>
              <w:fldChar w:fldCharType="end"/>
            </w:r>
            <w:bookmarkEnd w:id="0"/>
          </w:p>
          <w:p w14:paraId="3B9F034C" w14:textId="0B776B3E" w:rsidR="00277B9C" w:rsidRPr="00774337" w:rsidRDefault="00277B9C" w:rsidP="00E27395">
            <w:pPr>
              <w:spacing w:after="0" w:line="240" w:lineRule="auto"/>
              <w:rPr>
                <w:sz w:val="28"/>
                <w:szCs w:val="28"/>
              </w:rPr>
            </w:pPr>
            <w:r w:rsidRPr="00774337">
              <w:rPr>
                <w:sz w:val="24"/>
                <w:szCs w:val="24"/>
              </w:rPr>
              <w:t xml:space="preserve">Département : </w:t>
            </w:r>
            <w:r w:rsidR="009337FE">
              <w:rPr>
                <w:sz w:val="24"/>
                <w:szCs w:val="24"/>
              </w:rPr>
              <w:t>Biologie et Physiologie Animale</w:t>
            </w:r>
          </w:p>
        </w:tc>
      </w:tr>
    </w:tbl>
    <w:p w14:paraId="7FC53D88" w14:textId="77777777" w:rsidR="00595FC4" w:rsidRDefault="00595FC4" w:rsidP="00DB1B0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9B73C9" w:rsidRPr="00774337" w14:paraId="2EE5F448" w14:textId="77777777" w:rsidTr="00774337">
        <w:tc>
          <w:tcPr>
            <w:tcW w:w="9062" w:type="dxa"/>
            <w:shd w:val="clear" w:color="auto" w:fill="F2F2F2"/>
          </w:tcPr>
          <w:p w14:paraId="4CD67554" w14:textId="77777777" w:rsidR="009B73C9" w:rsidRPr="00774337" w:rsidRDefault="009B73C9" w:rsidP="00774337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774337">
              <w:rPr>
                <w:b/>
                <w:bCs/>
                <w:sz w:val="28"/>
                <w:szCs w:val="28"/>
              </w:rPr>
              <w:t xml:space="preserve">SYLLABUS </w:t>
            </w:r>
            <w:r w:rsidR="00595FC4" w:rsidRPr="00774337">
              <w:rPr>
                <w:b/>
                <w:bCs/>
                <w:sz w:val="28"/>
                <w:szCs w:val="28"/>
              </w:rPr>
              <w:t>D</w:t>
            </w:r>
            <w:r w:rsidR="00C85F25" w:rsidRPr="00774337">
              <w:rPr>
                <w:b/>
                <w:bCs/>
                <w:sz w:val="28"/>
                <w:szCs w:val="28"/>
              </w:rPr>
              <w:t>E LA</w:t>
            </w:r>
            <w:r w:rsidR="00595FC4" w:rsidRPr="00774337">
              <w:rPr>
                <w:b/>
                <w:bCs/>
                <w:sz w:val="28"/>
                <w:szCs w:val="28"/>
              </w:rPr>
              <w:t xml:space="preserve"> MATIERE</w:t>
            </w:r>
          </w:p>
          <w:p w14:paraId="5A5FF925" w14:textId="77777777" w:rsidR="00950DB8" w:rsidRPr="00774337" w:rsidRDefault="00950DB8" w:rsidP="00774337">
            <w:pPr>
              <w:spacing w:after="0" w:line="240" w:lineRule="auto"/>
              <w:jc w:val="center"/>
              <w:rPr>
                <w:b/>
                <w:bCs/>
              </w:rPr>
            </w:pPr>
            <w:r w:rsidRPr="00774337">
              <w:rPr>
                <w:b/>
                <w:bCs/>
              </w:rPr>
              <w:t>(à publier dans le site Web de l’institution)</w:t>
            </w:r>
          </w:p>
        </w:tc>
      </w:tr>
      <w:tr w:rsidR="009B73C9" w:rsidRPr="00774337" w14:paraId="179D9F78" w14:textId="77777777" w:rsidTr="00774337">
        <w:tc>
          <w:tcPr>
            <w:tcW w:w="9062" w:type="dxa"/>
          </w:tcPr>
          <w:p w14:paraId="31F47FA1" w14:textId="77777777" w:rsidR="009337FE" w:rsidRDefault="009337FE" w:rsidP="009337FE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Expérimentation animale et Bioéthique </w:t>
            </w:r>
          </w:p>
          <w:p w14:paraId="46D940F4" w14:textId="7F59EA08" w:rsidR="009B73C9" w:rsidRPr="00774337" w:rsidRDefault="009B73C9" w:rsidP="00774337">
            <w:pPr>
              <w:spacing w:after="0" w:line="240" w:lineRule="auto"/>
              <w:jc w:val="center"/>
              <w:rPr>
                <w:sz w:val="36"/>
                <w:szCs w:val="36"/>
              </w:rPr>
            </w:pPr>
          </w:p>
        </w:tc>
      </w:tr>
    </w:tbl>
    <w:p w14:paraId="14FB755F" w14:textId="77777777" w:rsidR="009B73C9" w:rsidRDefault="009B73C9" w:rsidP="00DB1B0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19"/>
        <w:gridCol w:w="2587"/>
        <w:gridCol w:w="1433"/>
        <w:gridCol w:w="1544"/>
        <w:gridCol w:w="992"/>
        <w:gridCol w:w="985"/>
      </w:tblGrid>
      <w:tr w:rsidR="008A5F23" w:rsidRPr="00774337" w14:paraId="1E284EE0" w14:textId="77777777" w:rsidTr="00774337">
        <w:trPr>
          <w:trHeight w:val="547"/>
        </w:trPr>
        <w:tc>
          <w:tcPr>
            <w:tcW w:w="4106" w:type="dxa"/>
            <w:gridSpan w:val="2"/>
            <w:vMerge w:val="restart"/>
            <w:shd w:val="clear" w:color="auto" w:fill="F2F2F2"/>
            <w:vAlign w:val="center"/>
          </w:tcPr>
          <w:p w14:paraId="0DD26886" w14:textId="77777777" w:rsidR="00770375" w:rsidRPr="00774337" w:rsidRDefault="00770375" w:rsidP="00774337">
            <w:pPr>
              <w:spacing w:after="0" w:line="240" w:lineRule="auto"/>
              <w:jc w:val="center"/>
              <w:rPr>
                <w:b/>
                <w:bCs/>
              </w:rPr>
            </w:pPr>
            <w:r w:rsidRPr="00774337">
              <w:rPr>
                <w:sz w:val="32"/>
                <w:szCs w:val="32"/>
              </w:rPr>
              <w:t>ENSEIGNANT DU COURS MAGISTRAL</w:t>
            </w:r>
          </w:p>
        </w:tc>
        <w:tc>
          <w:tcPr>
            <w:tcW w:w="4954" w:type="dxa"/>
            <w:gridSpan w:val="4"/>
            <w:shd w:val="clear" w:color="auto" w:fill="F2F2F2"/>
            <w:vAlign w:val="center"/>
          </w:tcPr>
          <w:p w14:paraId="5C009A32" w14:textId="75BC2A87" w:rsidR="00770375" w:rsidRPr="00774337" w:rsidRDefault="009337FE" w:rsidP="00774337">
            <w:pPr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Kacem </w:t>
            </w:r>
            <w:proofErr w:type="spellStart"/>
            <w:r>
              <w:rPr>
                <w:b/>
                <w:bCs/>
              </w:rPr>
              <w:t>rachid</w:t>
            </w:r>
            <w:proofErr w:type="spellEnd"/>
          </w:p>
        </w:tc>
      </w:tr>
      <w:tr w:rsidR="008A5F23" w:rsidRPr="00774337" w14:paraId="47FAD2CD" w14:textId="77777777" w:rsidTr="00774337">
        <w:tc>
          <w:tcPr>
            <w:tcW w:w="4106" w:type="dxa"/>
            <w:gridSpan w:val="2"/>
            <w:vMerge/>
            <w:shd w:val="clear" w:color="auto" w:fill="F2F2F2"/>
          </w:tcPr>
          <w:p w14:paraId="0B66B1A2" w14:textId="77777777" w:rsidR="00770375" w:rsidRPr="00774337" w:rsidRDefault="00770375" w:rsidP="00774337">
            <w:pPr>
              <w:spacing w:after="0" w:line="240" w:lineRule="auto"/>
              <w:jc w:val="center"/>
            </w:pPr>
          </w:p>
        </w:tc>
        <w:tc>
          <w:tcPr>
            <w:tcW w:w="4954" w:type="dxa"/>
            <w:gridSpan w:val="4"/>
            <w:shd w:val="clear" w:color="auto" w:fill="F2F2F2"/>
          </w:tcPr>
          <w:p w14:paraId="7DB9478C" w14:textId="77777777" w:rsidR="00770375" w:rsidRPr="00774337" w:rsidRDefault="00770375" w:rsidP="00774337">
            <w:pPr>
              <w:spacing w:after="0" w:line="240" w:lineRule="auto"/>
              <w:jc w:val="center"/>
            </w:pPr>
            <w:r w:rsidRPr="00774337">
              <w:t>Réception des étudiants</w:t>
            </w:r>
            <w:r w:rsidR="009A4FF8" w:rsidRPr="00774337">
              <w:t xml:space="preserve"> par semaine</w:t>
            </w:r>
          </w:p>
        </w:tc>
      </w:tr>
      <w:tr w:rsidR="008A5F23" w:rsidRPr="00774337" w14:paraId="1021D1C0" w14:textId="77777777" w:rsidTr="00774337">
        <w:tc>
          <w:tcPr>
            <w:tcW w:w="1519" w:type="dxa"/>
            <w:shd w:val="clear" w:color="auto" w:fill="F2F2F2"/>
          </w:tcPr>
          <w:p w14:paraId="7C75CF92" w14:textId="77777777" w:rsidR="00770375" w:rsidRPr="00774337" w:rsidRDefault="00770375" w:rsidP="00774337">
            <w:pPr>
              <w:spacing w:after="0" w:line="240" w:lineRule="auto"/>
            </w:pPr>
            <w:r w:rsidRPr="00774337">
              <w:t>Email </w:t>
            </w:r>
          </w:p>
        </w:tc>
        <w:tc>
          <w:tcPr>
            <w:tcW w:w="2587" w:type="dxa"/>
          </w:tcPr>
          <w:p w14:paraId="4EA910B8" w14:textId="61A1C171" w:rsidR="00770375" w:rsidRPr="00774337" w:rsidRDefault="009337FE" w:rsidP="0077433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Kacemrachid@yahoo.fr </w:t>
            </w:r>
          </w:p>
        </w:tc>
        <w:tc>
          <w:tcPr>
            <w:tcW w:w="1433" w:type="dxa"/>
            <w:shd w:val="clear" w:color="auto" w:fill="F2F2F2"/>
          </w:tcPr>
          <w:p w14:paraId="46F34646" w14:textId="77777777" w:rsidR="00770375" w:rsidRPr="00774337" w:rsidRDefault="00E27395" w:rsidP="00774337">
            <w:pPr>
              <w:spacing w:after="0" w:line="240" w:lineRule="auto"/>
            </w:pPr>
            <w:r>
              <w:t>Jour :</w:t>
            </w:r>
            <w:r w:rsidR="00770375" w:rsidRPr="00774337">
              <w:t xml:space="preserve">                        </w:t>
            </w:r>
          </w:p>
        </w:tc>
        <w:tc>
          <w:tcPr>
            <w:tcW w:w="1544" w:type="dxa"/>
          </w:tcPr>
          <w:p w14:paraId="7DDBC6B0" w14:textId="76028CE8" w:rsidR="00770375" w:rsidRPr="00774337" w:rsidRDefault="009337FE" w:rsidP="008F2FE9">
            <w:pPr>
              <w:spacing w:after="0" w:line="240" w:lineRule="auto"/>
            </w:pPr>
            <w:r>
              <w:t xml:space="preserve">Dim </w:t>
            </w:r>
          </w:p>
        </w:tc>
        <w:tc>
          <w:tcPr>
            <w:tcW w:w="992" w:type="dxa"/>
            <w:shd w:val="clear" w:color="auto" w:fill="F2F2F2"/>
          </w:tcPr>
          <w:p w14:paraId="73625747" w14:textId="77777777" w:rsidR="00770375" w:rsidRPr="00774337" w:rsidRDefault="00770375" w:rsidP="00774337">
            <w:pPr>
              <w:spacing w:after="0" w:line="240" w:lineRule="auto"/>
            </w:pPr>
            <w:r w:rsidRPr="00774337">
              <w:t>heure</w:t>
            </w:r>
          </w:p>
        </w:tc>
        <w:tc>
          <w:tcPr>
            <w:tcW w:w="985" w:type="dxa"/>
          </w:tcPr>
          <w:p w14:paraId="1EBB3D0D" w14:textId="5AE49D56" w:rsidR="00770375" w:rsidRPr="00774337" w:rsidRDefault="009337FE" w:rsidP="00774337">
            <w:pPr>
              <w:spacing w:after="0" w:line="240" w:lineRule="auto"/>
            </w:pPr>
            <w:r>
              <w:t>14-15.30</w:t>
            </w:r>
          </w:p>
        </w:tc>
      </w:tr>
      <w:tr w:rsidR="008A5F23" w:rsidRPr="00774337" w14:paraId="5EDCB858" w14:textId="77777777" w:rsidTr="00774337">
        <w:tc>
          <w:tcPr>
            <w:tcW w:w="1519" w:type="dxa"/>
            <w:shd w:val="clear" w:color="auto" w:fill="F2F2F2"/>
          </w:tcPr>
          <w:p w14:paraId="7C7864CC" w14:textId="77777777" w:rsidR="00770375" w:rsidRPr="00774337" w:rsidRDefault="00770375" w:rsidP="00774337">
            <w:pPr>
              <w:spacing w:after="0" w:line="240" w:lineRule="auto"/>
            </w:pPr>
            <w:r w:rsidRPr="00774337">
              <w:t>Tél de bureau</w:t>
            </w:r>
          </w:p>
        </w:tc>
        <w:tc>
          <w:tcPr>
            <w:tcW w:w="2587" w:type="dxa"/>
          </w:tcPr>
          <w:p w14:paraId="31BFF333" w14:textId="1586F8C6" w:rsidR="00770375" w:rsidRPr="00774337" w:rsidRDefault="009337FE" w:rsidP="00774337">
            <w:pPr>
              <w:spacing w:after="0" w:line="240" w:lineRule="auto"/>
            </w:pPr>
            <w:r>
              <w:t>0776898436</w:t>
            </w:r>
          </w:p>
        </w:tc>
        <w:tc>
          <w:tcPr>
            <w:tcW w:w="1433" w:type="dxa"/>
            <w:shd w:val="clear" w:color="auto" w:fill="F2F2F2"/>
          </w:tcPr>
          <w:p w14:paraId="2BE1C691" w14:textId="77777777" w:rsidR="00770375" w:rsidRPr="00774337" w:rsidRDefault="00770375" w:rsidP="00774337">
            <w:pPr>
              <w:spacing w:after="0" w:line="240" w:lineRule="auto"/>
            </w:pPr>
            <w:r w:rsidRPr="00774337">
              <w:t xml:space="preserve">Jour :                         </w:t>
            </w:r>
          </w:p>
        </w:tc>
        <w:tc>
          <w:tcPr>
            <w:tcW w:w="1544" w:type="dxa"/>
          </w:tcPr>
          <w:p w14:paraId="0F8B76C1" w14:textId="0F74CC3B" w:rsidR="00770375" w:rsidRPr="00774337" w:rsidRDefault="009337FE" w:rsidP="008F2FE9">
            <w:pPr>
              <w:spacing w:after="0" w:line="240" w:lineRule="auto"/>
            </w:pPr>
            <w:r>
              <w:t>Mar</w:t>
            </w:r>
          </w:p>
        </w:tc>
        <w:tc>
          <w:tcPr>
            <w:tcW w:w="992" w:type="dxa"/>
            <w:shd w:val="clear" w:color="auto" w:fill="F2F2F2"/>
          </w:tcPr>
          <w:p w14:paraId="745787ED" w14:textId="77777777" w:rsidR="00770375" w:rsidRPr="00774337" w:rsidRDefault="00770375" w:rsidP="00774337">
            <w:pPr>
              <w:spacing w:after="0" w:line="240" w:lineRule="auto"/>
            </w:pPr>
            <w:r w:rsidRPr="00774337">
              <w:t>heure</w:t>
            </w:r>
          </w:p>
        </w:tc>
        <w:tc>
          <w:tcPr>
            <w:tcW w:w="985" w:type="dxa"/>
          </w:tcPr>
          <w:p w14:paraId="5D0689AE" w14:textId="0ECB9AB3" w:rsidR="00770375" w:rsidRPr="00774337" w:rsidRDefault="009337FE" w:rsidP="00774337">
            <w:pPr>
              <w:spacing w:after="0" w:line="240" w:lineRule="auto"/>
            </w:pPr>
            <w:r>
              <w:t>11-12.30</w:t>
            </w:r>
          </w:p>
        </w:tc>
      </w:tr>
      <w:tr w:rsidR="008A5F23" w:rsidRPr="00774337" w14:paraId="79A18902" w14:textId="77777777" w:rsidTr="00774337">
        <w:tc>
          <w:tcPr>
            <w:tcW w:w="1519" w:type="dxa"/>
            <w:shd w:val="clear" w:color="auto" w:fill="F2F2F2"/>
          </w:tcPr>
          <w:p w14:paraId="5498E388" w14:textId="77777777" w:rsidR="00770375" w:rsidRPr="00774337" w:rsidRDefault="00770375" w:rsidP="00774337">
            <w:pPr>
              <w:spacing w:after="0" w:line="240" w:lineRule="auto"/>
            </w:pPr>
            <w:r w:rsidRPr="00774337">
              <w:t>Tél secrétariat</w:t>
            </w:r>
          </w:p>
        </w:tc>
        <w:tc>
          <w:tcPr>
            <w:tcW w:w="2587" w:type="dxa"/>
          </w:tcPr>
          <w:p w14:paraId="085DB0E6" w14:textId="77777777" w:rsidR="00770375" w:rsidRPr="00774337" w:rsidRDefault="00770375" w:rsidP="00774337">
            <w:pPr>
              <w:spacing w:after="0" w:line="240" w:lineRule="auto"/>
            </w:pPr>
          </w:p>
        </w:tc>
        <w:tc>
          <w:tcPr>
            <w:tcW w:w="1433" w:type="dxa"/>
            <w:shd w:val="clear" w:color="auto" w:fill="F2F2F2"/>
          </w:tcPr>
          <w:p w14:paraId="0D582EE4" w14:textId="77777777" w:rsidR="00770375" w:rsidRPr="00774337" w:rsidRDefault="00770375" w:rsidP="00774337">
            <w:pPr>
              <w:spacing w:after="0" w:line="240" w:lineRule="auto"/>
            </w:pPr>
            <w:r w:rsidRPr="00774337">
              <w:t xml:space="preserve">Jour :                         </w:t>
            </w:r>
          </w:p>
        </w:tc>
        <w:tc>
          <w:tcPr>
            <w:tcW w:w="1544" w:type="dxa"/>
          </w:tcPr>
          <w:p w14:paraId="0B0B914F" w14:textId="77777777" w:rsidR="00770375" w:rsidRPr="00774337" w:rsidRDefault="00770375" w:rsidP="008F2FE9">
            <w:pPr>
              <w:spacing w:after="0" w:line="240" w:lineRule="auto"/>
            </w:pPr>
          </w:p>
        </w:tc>
        <w:tc>
          <w:tcPr>
            <w:tcW w:w="992" w:type="dxa"/>
            <w:shd w:val="clear" w:color="auto" w:fill="F2F2F2"/>
          </w:tcPr>
          <w:p w14:paraId="55D24B2E" w14:textId="77777777" w:rsidR="00770375" w:rsidRPr="00774337" w:rsidRDefault="00770375" w:rsidP="00774337">
            <w:pPr>
              <w:spacing w:after="0" w:line="240" w:lineRule="auto"/>
            </w:pPr>
            <w:r w:rsidRPr="00774337">
              <w:t>heure</w:t>
            </w:r>
          </w:p>
        </w:tc>
        <w:tc>
          <w:tcPr>
            <w:tcW w:w="985" w:type="dxa"/>
          </w:tcPr>
          <w:p w14:paraId="7F9B087C" w14:textId="77777777" w:rsidR="00770375" w:rsidRPr="00774337" w:rsidRDefault="00770375" w:rsidP="00774337">
            <w:pPr>
              <w:spacing w:after="0" w:line="240" w:lineRule="auto"/>
            </w:pPr>
          </w:p>
        </w:tc>
      </w:tr>
      <w:tr w:rsidR="008A5F23" w:rsidRPr="00774337" w14:paraId="5AD9837D" w14:textId="77777777" w:rsidTr="00774337">
        <w:tc>
          <w:tcPr>
            <w:tcW w:w="1519" w:type="dxa"/>
            <w:shd w:val="clear" w:color="auto" w:fill="F2F2F2"/>
          </w:tcPr>
          <w:p w14:paraId="45121D9E" w14:textId="77777777" w:rsidR="00770375" w:rsidRPr="00774337" w:rsidRDefault="00770375" w:rsidP="00774337">
            <w:pPr>
              <w:spacing w:after="0" w:line="240" w:lineRule="auto"/>
            </w:pPr>
            <w:r w:rsidRPr="00774337">
              <w:t>Autre</w:t>
            </w:r>
          </w:p>
        </w:tc>
        <w:tc>
          <w:tcPr>
            <w:tcW w:w="2587" w:type="dxa"/>
          </w:tcPr>
          <w:p w14:paraId="63071508" w14:textId="77777777" w:rsidR="00770375" w:rsidRPr="00774337" w:rsidRDefault="00770375" w:rsidP="00774337">
            <w:pPr>
              <w:spacing w:after="0" w:line="240" w:lineRule="auto"/>
            </w:pPr>
          </w:p>
        </w:tc>
        <w:tc>
          <w:tcPr>
            <w:tcW w:w="1433" w:type="dxa"/>
            <w:shd w:val="clear" w:color="auto" w:fill="F2F2F2"/>
          </w:tcPr>
          <w:p w14:paraId="21BEBD8F" w14:textId="77777777" w:rsidR="00770375" w:rsidRPr="00774337" w:rsidRDefault="00770375" w:rsidP="00774337">
            <w:pPr>
              <w:spacing w:after="0" w:line="240" w:lineRule="auto"/>
            </w:pPr>
            <w:r w:rsidRPr="00774337">
              <w:t xml:space="preserve">Bâtiment :                                 </w:t>
            </w:r>
          </w:p>
        </w:tc>
        <w:tc>
          <w:tcPr>
            <w:tcW w:w="1544" w:type="dxa"/>
          </w:tcPr>
          <w:p w14:paraId="2D7ACEC6" w14:textId="77777777" w:rsidR="00770375" w:rsidRPr="00774337" w:rsidRDefault="00770375" w:rsidP="00774337">
            <w:pPr>
              <w:spacing w:after="0" w:line="240" w:lineRule="auto"/>
            </w:pPr>
          </w:p>
        </w:tc>
        <w:tc>
          <w:tcPr>
            <w:tcW w:w="992" w:type="dxa"/>
            <w:shd w:val="clear" w:color="auto" w:fill="F2F2F2"/>
          </w:tcPr>
          <w:p w14:paraId="5B5B41C4" w14:textId="77777777" w:rsidR="00770375" w:rsidRPr="00774337" w:rsidRDefault="00770375" w:rsidP="00774337">
            <w:pPr>
              <w:spacing w:after="0" w:line="240" w:lineRule="auto"/>
            </w:pPr>
            <w:r w:rsidRPr="00774337">
              <w:t>Bureau :</w:t>
            </w:r>
          </w:p>
        </w:tc>
        <w:tc>
          <w:tcPr>
            <w:tcW w:w="985" w:type="dxa"/>
          </w:tcPr>
          <w:p w14:paraId="56F6F31D" w14:textId="77777777" w:rsidR="00770375" w:rsidRPr="00774337" w:rsidRDefault="00770375" w:rsidP="00774337">
            <w:pPr>
              <w:spacing w:after="0" w:line="240" w:lineRule="auto"/>
            </w:pPr>
          </w:p>
        </w:tc>
      </w:tr>
    </w:tbl>
    <w:p w14:paraId="65963816" w14:textId="77777777" w:rsidR="009B73C9" w:rsidRDefault="009B73C9" w:rsidP="00DB1B06"/>
    <w:p w14:paraId="4EF2907D" w14:textId="77777777" w:rsidR="000C19B5" w:rsidRDefault="000C19B5" w:rsidP="00DB1B06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6"/>
        <w:gridCol w:w="1616"/>
        <w:gridCol w:w="852"/>
        <w:gridCol w:w="850"/>
        <w:gridCol w:w="850"/>
        <w:gridCol w:w="850"/>
        <w:gridCol w:w="852"/>
        <w:gridCol w:w="844"/>
      </w:tblGrid>
      <w:tr w:rsidR="000C19B5" w:rsidRPr="00774337" w14:paraId="3B011B40" w14:textId="77777777" w:rsidTr="00774337">
        <w:tc>
          <w:tcPr>
            <w:tcW w:w="5000" w:type="pct"/>
            <w:gridSpan w:val="8"/>
          </w:tcPr>
          <w:p w14:paraId="4A9DE5D9" w14:textId="77777777" w:rsidR="000C19B5" w:rsidRPr="00774337" w:rsidRDefault="000C19B5" w:rsidP="00774337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 w:rsidRPr="00774337">
              <w:rPr>
                <w:sz w:val="36"/>
                <w:szCs w:val="36"/>
              </w:rPr>
              <w:t>TRAVAUX DIRIGES</w:t>
            </w:r>
          </w:p>
          <w:p w14:paraId="268798E4" w14:textId="77777777" w:rsidR="009A4FF8" w:rsidRPr="00774337" w:rsidRDefault="009A4FF8" w:rsidP="00774337">
            <w:pPr>
              <w:spacing w:after="0" w:line="240" w:lineRule="auto"/>
              <w:jc w:val="center"/>
            </w:pPr>
            <w:r w:rsidRPr="00774337">
              <w:rPr>
                <w:sz w:val="36"/>
                <w:szCs w:val="36"/>
              </w:rPr>
              <w:t>(Réception des étudiants par semaine)</w:t>
            </w:r>
          </w:p>
        </w:tc>
      </w:tr>
      <w:tr w:rsidR="000C19B5" w:rsidRPr="00774337" w14:paraId="4AED200E" w14:textId="77777777" w:rsidTr="00774337">
        <w:tc>
          <w:tcPr>
            <w:tcW w:w="1295" w:type="pct"/>
            <w:vMerge w:val="restart"/>
            <w:shd w:val="clear" w:color="auto" w:fill="D9D9D9"/>
          </w:tcPr>
          <w:p w14:paraId="347F3779" w14:textId="77777777" w:rsidR="000C19B5" w:rsidRPr="00774337" w:rsidRDefault="000C19B5" w:rsidP="00774337">
            <w:pPr>
              <w:spacing w:after="0" w:line="240" w:lineRule="auto"/>
              <w:jc w:val="center"/>
            </w:pPr>
            <w:r w:rsidRPr="00774337">
              <w:t xml:space="preserve">NOMS ET PRENOMS DES ENSEIGNANTS </w:t>
            </w:r>
          </w:p>
        </w:tc>
        <w:tc>
          <w:tcPr>
            <w:tcW w:w="892" w:type="pct"/>
            <w:vMerge w:val="restart"/>
            <w:shd w:val="clear" w:color="auto" w:fill="D9D9D9"/>
            <w:vAlign w:val="center"/>
          </w:tcPr>
          <w:p w14:paraId="0F7FF2E7" w14:textId="77777777" w:rsidR="000C19B5" w:rsidRPr="00774337" w:rsidRDefault="000C19B5" w:rsidP="00774337">
            <w:pPr>
              <w:spacing w:after="0" w:line="240" w:lineRule="auto"/>
              <w:jc w:val="center"/>
            </w:pPr>
            <w:r w:rsidRPr="00774337">
              <w:t>Bureau/salle réception</w:t>
            </w:r>
          </w:p>
        </w:tc>
        <w:tc>
          <w:tcPr>
            <w:tcW w:w="939" w:type="pct"/>
            <w:gridSpan w:val="2"/>
            <w:shd w:val="clear" w:color="auto" w:fill="D9D9D9"/>
          </w:tcPr>
          <w:p w14:paraId="3A964882" w14:textId="77777777" w:rsidR="000C19B5" w:rsidRPr="00774337" w:rsidRDefault="000C19B5" w:rsidP="00774337">
            <w:pPr>
              <w:spacing w:after="0" w:line="240" w:lineRule="auto"/>
              <w:jc w:val="center"/>
            </w:pPr>
            <w:r w:rsidRPr="00774337">
              <w:t>Séance 1</w:t>
            </w:r>
          </w:p>
        </w:tc>
        <w:tc>
          <w:tcPr>
            <w:tcW w:w="938" w:type="pct"/>
            <w:gridSpan w:val="2"/>
            <w:shd w:val="clear" w:color="auto" w:fill="D9D9D9"/>
          </w:tcPr>
          <w:p w14:paraId="32686CBB" w14:textId="77777777" w:rsidR="000C19B5" w:rsidRPr="00774337" w:rsidRDefault="000C19B5" w:rsidP="00774337">
            <w:pPr>
              <w:spacing w:after="0" w:line="240" w:lineRule="auto"/>
              <w:jc w:val="center"/>
            </w:pPr>
            <w:r w:rsidRPr="00774337">
              <w:t>Séance 2</w:t>
            </w:r>
          </w:p>
        </w:tc>
        <w:tc>
          <w:tcPr>
            <w:tcW w:w="936" w:type="pct"/>
            <w:gridSpan w:val="2"/>
            <w:shd w:val="clear" w:color="auto" w:fill="D9D9D9"/>
          </w:tcPr>
          <w:p w14:paraId="6B20230A" w14:textId="77777777" w:rsidR="000C19B5" w:rsidRPr="00774337" w:rsidRDefault="000C19B5" w:rsidP="00774337">
            <w:pPr>
              <w:spacing w:after="0" w:line="240" w:lineRule="auto"/>
              <w:jc w:val="center"/>
            </w:pPr>
            <w:r w:rsidRPr="00774337">
              <w:t>Séance 3</w:t>
            </w:r>
          </w:p>
        </w:tc>
      </w:tr>
      <w:tr w:rsidR="009A4FF8" w:rsidRPr="00774337" w14:paraId="09F3835A" w14:textId="77777777" w:rsidTr="00774337">
        <w:tc>
          <w:tcPr>
            <w:tcW w:w="1295" w:type="pct"/>
            <w:vMerge/>
            <w:shd w:val="clear" w:color="auto" w:fill="D9D9D9"/>
          </w:tcPr>
          <w:p w14:paraId="05F3A8CF" w14:textId="77777777" w:rsidR="000C19B5" w:rsidRPr="00774337" w:rsidRDefault="000C19B5" w:rsidP="00774337">
            <w:pPr>
              <w:spacing w:after="0" w:line="240" w:lineRule="auto"/>
              <w:jc w:val="center"/>
            </w:pPr>
          </w:p>
        </w:tc>
        <w:tc>
          <w:tcPr>
            <w:tcW w:w="892" w:type="pct"/>
            <w:vMerge/>
            <w:shd w:val="clear" w:color="auto" w:fill="D9D9D9"/>
          </w:tcPr>
          <w:p w14:paraId="6F9FBA01" w14:textId="77777777" w:rsidR="000C19B5" w:rsidRPr="00774337" w:rsidRDefault="000C19B5" w:rsidP="00774337">
            <w:pPr>
              <w:spacing w:after="0" w:line="240" w:lineRule="auto"/>
            </w:pPr>
          </w:p>
        </w:tc>
        <w:tc>
          <w:tcPr>
            <w:tcW w:w="470" w:type="pct"/>
            <w:shd w:val="clear" w:color="auto" w:fill="D9D9D9"/>
            <w:vAlign w:val="center"/>
          </w:tcPr>
          <w:p w14:paraId="5DAFAA07" w14:textId="77777777" w:rsidR="000C19B5" w:rsidRPr="00774337" w:rsidRDefault="00E27395" w:rsidP="00774337">
            <w:pPr>
              <w:spacing w:after="0" w:line="240" w:lineRule="auto"/>
              <w:jc w:val="center"/>
            </w:pPr>
            <w:r w:rsidRPr="00774337">
              <w:t>J</w:t>
            </w:r>
            <w:r w:rsidR="000C19B5" w:rsidRPr="00774337">
              <w:t>our</w:t>
            </w:r>
          </w:p>
        </w:tc>
        <w:tc>
          <w:tcPr>
            <w:tcW w:w="469" w:type="pct"/>
            <w:shd w:val="clear" w:color="auto" w:fill="D9D9D9"/>
            <w:vAlign w:val="center"/>
          </w:tcPr>
          <w:p w14:paraId="371ABD83" w14:textId="77777777" w:rsidR="000C19B5" w:rsidRPr="00774337" w:rsidRDefault="00E27395" w:rsidP="00774337">
            <w:pPr>
              <w:spacing w:after="0" w:line="240" w:lineRule="auto"/>
              <w:jc w:val="center"/>
            </w:pPr>
            <w:r w:rsidRPr="00774337">
              <w:t>H</w:t>
            </w:r>
            <w:r w:rsidR="000C19B5" w:rsidRPr="00774337">
              <w:t>eure</w:t>
            </w:r>
            <w:r>
              <w:t xml:space="preserve"> </w:t>
            </w:r>
          </w:p>
        </w:tc>
        <w:tc>
          <w:tcPr>
            <w:tcW w:w="469" w:type="pct"/>
            <w:shd w:val="clear" w:color="auto" w:fill="D9D9D9"/>
            <w:vAlign w:val="center"/>
          </w:tcPr>
          <w:p w14:paraId="17E524CE" w14:textId="77777777" w:rsidR="000C19B5" w:rsidRPr="00774337" w:rsidRDefault="00E27395" w:rsidP="00774337">
            <w:pPr>
              <w:spacing w:after="0" w:line="240" w:lineRule="auto"/>
              <w:jc w:val="center"/>
            </w:pPr>
            <w:r w:rsidRPr="00774337">
              <w:t>J</w:t>
            </w:r>
            <w:r w:rsidR="000C19B5" w:rsidRPr="00774337">
              <w:t>our</w:t>
            </w:r>
            <w:r>
              <w:t xml:space="preserve"> </w:t>
            </w:r>
          </w:p>
        </w:tc>
        <w:tc>
          <w:tcPr>
            <w:tcW w:w="469" w:type="pct"/>
            <w:shd w:val="clear" w:color="auto" w:fill="D9D9D9"/>
            <w:vAlign w:val="center"/>
          </w:tcPr>
          <w:p w14:paraId="4CC1C0FC" w14:textId="77777777" w:rsidR="000C19B5" w:rsidRPr="00774337" w:rsidRDefault="009A4FF8" w:rsidP="00774337">
            <w:pPr>
              <w:spacing w:after="0" w:line="240" w:lineRule="auto"/>
              <w:jc w:val="center"/>
            </w:pPr>
            <w:r w:rsidRPr="00774337">
              <w:t>H</w:t>
            </w:r>
            <w:r w:rsidR="000C19B5" w:rsidRPr="00774337">
              <w:t>eure</w:t>
            </w:r>
          </w:p>
        </w:tc>
        <w:tc>
          <w:tcPr>
            <w:tcW w:w="470" w:type="pct"/>
            <w:shd w:val="clear" w:color="auto" w:fill="D9D9D9"/>
            <w:vAlign w:val="center"/>
          </w:tcPr>
          <w:p w14:paraId="40156EB2" w14:textId="77777777" w:rsidR="000C19B5" w:rsidRPr="00774337" w:rsidRDefault="00E27395" w:rsidP="00774337">
            <w:pPr>
              <w:spacing w:after="0" w:line="240" w:lineRule="auto"/>
              <w:jc w:val="center"/>
            </w:pPr>
            <w:r w:rsidRPr="00774337">
              <w:t>J</w:t>
            </w:r>
            <w:r w:rsidR="000C19B5" w:rsidRPr="00774337">
              <w:t>our</w:t>
            </w:r>
            <w:r>
              <w:t xml:space="preserve"> </w:t>
            </w:r>
          </w:p>
        </w:tc>
        <w:tc>
          <w:tcPr>
            <w:tcW w:w="466" w:type="pct"/>
            <w:shd w:val="clear" w:color="auto" w:fill="D9D9D9"/>
            <w:vAlign w:val="center"/>
          </w:tcPr>
          <w:p w14:paraId="114472C4" w14:textId="77777777" w:rsidR="000C19B5" w:rsidRPr="00774337" w:rsidRDefault="00E27395" w:rsidP="00774337">
            <w:pPr>
              <w:spacing w:after="0" w:line="240" w:lineRule="auto"/>
              <w:jc w:val="center"/>
            </w:pPr>
            <w:r w:rsidRPr="00774337">
              <w:t>H</w:t>
            </w:r>
            <w:r w:rsidR="000C19B5" w:rsidRPr="00774337">
              <w:t>eure</w:t>
            </w:r>
            <w:r>
              <w:t xml:space="preserve"> </w:t>
            </w:r>
          </w:p>
        </w:tc>
      </w:tr>
      <w:tr w:rsidR="00236309" w:rsidRPr="00774337" w14:paraId="0BFA6FBC" w14:textId="77777777" w:rsidTr="00774337">
        <w:tc>
          <w:tcPr>
            <w:tcW w:w="1295" w:type="pct"/>
          </w:tcPr>
          <w:p w14:paraId="5E02C55F" w14:textId="77777777" w:rsidR="00236309" w:rsidRPr="00774337" w:rsidRDefault="00F005B7" w:rsidP="00774337">
            <w:pPr>
              <w:spacing w:after="0" w:line="240" w:lineRule="auto"/>
            </w:pPr>
            <w:r w:rsidRPr="00774337">
              <w:fldChar w:fldCharType="begin">
                <w:ffData>
                  <w:name w:val="Texte16"/>
                  <w:enabled/>
                  <w:calcOnExit w:val="0"/>
                  <w:textInput>
                    <w:maxLength w:val="20"/>
                    <w:format w:val="FIRST CAPITAL"/>
                  </w:textInput>
                </w:ffData>
              </w:fldChar>
            </w:r>
            <w:bookmarkStart w:id="1" w:name="Texte16"/>
            <w:r w:rsidR="00236309" w:rsidRPr="00774337">
              <w:instrText xml:space="preserve"> FORMTEXT </w:instrText>
            </w:r>
            <w:r w:rsidR="00000000">
              <w:fldChar w:fldCharType="separate"/>
            </w:r>
            <w:r w:rsidRPr="00774337">
              <w:fldChar w:fldCharType="end"/>
            </w:r>
            <w:bookmarkEnd w:id="1"/>
          </w:p>
        </w:tc>
        <w:tc>
          <w:tcPr>
            <w:tcW w:w="892" w:type="pct"/>
          </w:tcPr>
          <w:p w14:paraId="2B5AB7C3" w14:textId="77777777" w:rsidR="00236309" w:rsidRPr="00774337" w:rsidRDefault="00236309" w:rsidP="00774337">
            <w:pPr>
              <w:spacing w:after="0" w:line="240" w:lineRule="auto"/>
              <w:jc w:val="center"/>
            </w:pPr>
          </w:p>
        </w:tc>
        <w:tc>
          <w:tcPr>
            <w:tcW w:w="470" w:type="pct"/>
          </w:tcPr>
          <w:p w14:paraId="52487D0B" w14:textId="77777777" w:rsidR="006142FA" w:rsidRPr="00774337" w:rsidRDefault="006142FA" w:rsidP="00E27395">
            <w:pPr>
              <w:spacing w:after="0" w:line="240" w:lineRule="auto"/>
            </w:pPr>
          </w:p>
        </w:tc>
        <w:tc>
          <w:tcPr>
            <w:tcW w:w="469" w:type="pct"/>
          </w:tcPr>
          <w:p w14:paraId="41F1FA98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7B276CC3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328462FC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14:paraId="1BD637FD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14:paraId="042EA19B" w14:textId="77777777" w:rsidR="00236309" w:rsidRPr="00774337" w:rsidRDefault="00236309" w:rsidP="00774337">
            <w:pPr>
              <w:spacing w:after="0" w:line="240" w:lineRule="auto"/>
            </w:pPr>
          </w:p>
        </w:tc>
      </w:tr>
      <w:tr w:rsidR="00236309" w:rsidRPr="00774337" w14:paraId="6DC6AFD7" w14:textId="77777777" w:rsidTr="00774337">
        <w:tc>
          <w:tcPr>
            <w:tcW w:w="1295" w:type="pct"/>
          </w:tcPr>
          <w:p w14:paraId="219D2A28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892" w:type="pct"/>
          </w:tcPr>
          <w:p w14:paraId="2567167A" w14:textId="77777777" w:rsidR="00236309" w:rsidRPr="00774337" w:rsidRDefault="00236309" w:rsidP="00774337">
            <w:pPr>
              <w:spacing w:after="0" w:line="240" w:lineRule="auto"/>
              <w:jc w:val="center"/>
            </w:pPr>
          </w:p>
        </w:tc>
        <w:tc>
          <w:tcPr>
            <w:tcW w:w="470" w:type="pct"/>
          </w:tcPr>
          <w:p w14:paraId="7ED606E8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73D3E225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2297ACFD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2FD43004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14:paraId="7A42D594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14:paraId="71087D95" w14:textId="77777777" w:rsidR="00236309" w:rsidRPr="00774337" w:rsidRDefault="00236309" w:rsidP="00774337">
            <w:pPr>
              <w:spacing w:after="0" w:line="240" w:lineRule="auto"/>
            </w:pPr>
          </w:p>
        </w:tc>
      </w:tr>
      <w:tr w:rsidR="00236309" w:rsidRPr="00774337" w14:paraId="7FEFCCA1" w14:textId="77777777" w:rsidTr="00774337">
        <w:tc>
          <w:tcPr>
            <w:tcW w:w="1295" w:type="pct"/>
          </w:tcPr>
          <w:p w14:paraId="7A54CEE7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892" w:type="pct"/>
          </w:tcPr>
          <w:p w14:paraId="2292613E" w14:textId="77777777" w:rsidR="00236309" w:rsidRPr="00774337" w:rsidRDefault="00236309" w:rsidP="00774337">
            <w:pPr>
              <w:spacing w:after="0" w:line="240" w:lineRule="auto"/>
              <w:jc w:val="center"/>
            </w:pPr>
          </w:p>
        </w:tc>
        <w:tc>
          <w:tcPr>
            <w:tcW w:w="470" w:type="pct"/>
          </w:tcPr>
          <w:p w14:paraId="64A93B99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4B603FA3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46762F00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3EF5E439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14:paraId="7A4134A6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14:paraId="328DAB42" w14:textId="77777777" w:rsidR="00236309" w:rsidRPr="00774337" w:rsidRDefault="00236309" w:rsidP="00774337">
            <w:pPr>
              <w:spacing w:after="0" w:line="240" w:lineRule="auto"/>
            </w:pPr>
          </w:p>
        </w:tc>
      </w:tr>
      <w:tr w:rsidR="00236309" w:rsidRPr="00774337" w14:paraId="08BF11F6" w14:textId="77777777" w:rsidTr="00774337">
        <w:tc>
          <w:tcPr>
            <w:tcW w:w="1295" w:type="pct"/>
          </w:tcPr>
          <w:p w14:paraId="2D8A2B89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892" w:type="pct"/>
          </w:tcPr>
          <w:p w14:paraId="28B4E1BD" w14:textId="77777777" w:rsidR="00236309" w:rsidRPr="00774337" w:rsidRDefault="00236309" w:rsidP="00774337">
            <w:pPr>
              <w:spacing w:after="0" w:line="240" w:lineRule="auto"/>
              <w:jc w:val="center"/>
            </w:pPr>
          </w:p>
        </w:tc>
        <w:tc>
          <w:tcPr>
            <w:tcW w:w="470" w:type="pct"/>
          </w:tcPr>
          <w:p w14:paraId="3E44E7A0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7476C867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0BF30B1C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05FDF609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14:paraId="7AD467F8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14:paraId="41A597D8" w14:textId="77777777" w:rsidR="00236309" w:rsidRPr="00774337" w:rsidRDefault="00236309" w:rsidP="00774337">
            <w:pPr>
              <w:spacing w:after="0" w:line="240" w:lineRule="auto"/>
            </w:pPr>
          </w:p>
        </w:tc>
      </w:tr>
      <w:tr w:rsidR="00236309" w:rsidRPr="00774337" w14:paraId="58DECF81" w14:textId="77777777" w:rsidTr="00774337">
        <w:tc>
          <w:tcPr>
            <w:tcW w:w="1295" w:type="pct"/>
          </w:tcPr>
          <w:p w14:paraId="2520D1B3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892" w:type="pct"/>
          </w:tcPr>
          <w:p w14:paraId="771996DE" w14:textId="77777777" w:rsidR="00236309" w:rsidRPr="00774337" w:rsidRDefault="00236309" w:rsidP="00774337">
            <w:pPr>
              <w:spacing w:after="0" w:line="240" w:lineRule="auto"/>
              <w:jc w:val="center"/>
            </w:pPr>
          </w:p>
        </w:tc>
        <w:tc>
          <w:tcPr>
            <w:tcW w:w="470" w:type="pct"/>
          </w:tcPr>
          <w:p w14:paraId="2BBDB07F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2728B6B4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5FF5E491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774E6BF5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14:paraId="16909BAE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14:paraId="44B1177C" w14:textId="77777777" w:rsidR="00236309" w:rsidRPr="00774337" w:rsidRDefault="00236309" w:rsidP="00774337">
            <w:pPr>
              <w:spacing w:after="0" w:line="240" w:lineRule="auto"/>
            </w:pPr>
          </w:p>
        </w:tc>
      </w:tr>
      <w:tr w:rsidR="00236309" w:rsidRPr="00774337" w14:paraId="4691DB14" w14:textId="77777777" w:rsidTr="00774337">
        <w:tc>
          <w:tcPr>
            <w:tcW w:w="1295" w:type="pct"/>
          </w:tcPr>
          <w:p w14:paraId="76CB716F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892" w:type="pct"/>
          </w:tcPr>
          <w:p w14:paraId="75CBACE7" w14:textId="77777777" w:rsidR="00236309" w:rsidRPr="00774337" w:rsidRDefault="00236309" w:rsidP="00774337">
            <w:pPr>
              <w:spacing w:after="0" w:line="240" w:lineRule="auto"/>
              <w:jc w:val="center"/>
            </w:pPr>
          </w:p>
        </w:tc>
        <w:tc>
          <w:tcPr>
            <w:tcW w:w="470" w:type="pct"/>
          </w:tcPr>
          <w:p w14:paraId="21B5043E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38708EC6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51220A03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21E6E4E4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14:paraId="31E7C377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14:paraId="23426E65" w14:textId="77777777" w:rsidR="00236309" w:rsidRPr="00774337" w:rsidRDefault="00236309" w:rsidP="00774337">
            <w:pPr>
              <w:spacing w:after="0" w:line="240" w:lineRule="auto"/>
            </w:pPr>
          </w:p>
        </w:tc>
      </w:tr>
    </w:tbl>
    <w:p w14:paraId="648E658E" w14:textId="77777777" w:rsidR="00770375" w:rsidRDefault="00770375" w:rsidP="00DB1B06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6"/>
        <w:gridCol w:w="1616"/>
        <w:gridCol w:w="984"/>
        <w:gridCol w:w="718"/>
        <w:gridCol w:w="803"/>
        <w:gridCol w:w="47"/>
        <w:gridCol w:w="850"/>
        <w:gridCol w:w="71"/>
        <w:gridCol w:w="969"/>
        <w:gridCol w:w="656"/>
      </w:tblGrid>
      <w:tr w:rsidR="000C19B5" w:rsidRPr="00774337" w14:paraId="3068B53C" w14:textId="77777777" w:rsidTr="00774337">
        <w:tc>
          <w:tcPr>
            <w:tcW w:w="5000" w:type="pct"/>
            <w:gridSpan w:val="10"/>
          </w:tcPr>
          <w:p w14:paraId="45DAE9E1" w14:textId="77777777" w:rsidR="000C19B5" w:rsidRPr="00774337" w:rsidRDefault="000C19B5" w:rsidP="00774337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 w:rsidRPr="00774337">
              <w:rPr>
                <w:sz w:val="36"/>
                <w:szCs w:val="36"/>
              </w:rPr>
              <w:t>TRAVAUX PRATIQUES</w:t>
            </w:r>
          </w:p>
          <w:p w14:paraId="7A4B28CA" w14:textId="77777777" w:rsidR="009A4FF8" w:rsidRPr="00774337" w:rsidRDefault="009A4FF8" w:rsidP="00774337">
            <w:pPr>
              <w:spacing w:after="0" w:line="240" w:lineRule="auto"/>
              <w:jc w:val="center"/>
            </w:pPr>
            <w:r w:rsidRPr="00774337">
              <w:rPr>
                <w:sz w:val="36"/>
                <w:szCs w:val="36"/>
              </w:rPr>
              <w:t>(Réception des étudiants par semaine)</w:t>
            </w:r>
          </w:p>
        </w:tc>
      </w:tr>
      <w:tr w:rsidR="000C19B5" w:rsidRPr="00774337" w14:paraId="337B8F96" w14:textId="77777777" w:rsidTr="00774337">
        <w:tc>
          <w:tcPr>
            <w:tcW w:w="1295" w:type="pct"/>
            <w:vMerge w:val="restart"/>
            <w:shd w:val="clear" w:color="auto" w:fill="D9D9D9"/>
          </w:tcPr>
          <w:p w14:paraId="3BFD8F58" w14:textId="77777777" w:rsidR="000C19B5" w:rsidRPr="00774337" w:rsidRDefault="000C19B5" w:rsidP="00774337">
            <w:pPr>
              <w:spacing w:after="0" w:line="240" w:lineRule="auto"/>
              <w:jc w:val="center"/>
            </w:pPr>
            <w:r w:rsidRPr="00774337">
              <w:t xml:space="preserve">NOMS ET PRENOMS DES ENSEIGNANTS </w:t>
            </w:r>
          </w:p>
        </w:tc>
        <w:tc>
          <w:tcPr>
            <w:tcW w:w="892" w:type="pct"/>
            <w:vMerge w:val="restart"/>
            <w:shd w:val="clear" w:color="auto" w:fill="D9D9D9"/>
            <w:vAlign w:val="center"/>
          </w:tcPr>
          <w:p w14:paraId="097106ED" w14:textId="77777777" w:rsidR="000C19B5" w:rsidRPr="00774337" w:rsidRDefault="000C19B5" w:rsidP="00774337">
            <w:pPr>
              <w:spacing w:after="0" w:line="240" w:lineRule="auto"/>
              <w:jc w:val="center"/>
            </w:pPr>
            <w:r w:rsidRPr="00774337">
              <w:t>Bureau/salle réception</w:t>
            </w:r>
          </w:p>
        </w:tc>
        <w:tc>
          <w:tcPr>
            <w:tcW w:w="939" w:type="pct"/>
            <w:gridSpan w:val="2"/>
            <w:shd w:val="clear" w:color="auto" w:fill="D9D9D9"/>
          </w:tcPr>
          <w:p w14:paraId="50237169" w14:textId="77777777" w:rsidR="000C19B5" w:rsidRPr="00774337" w:rsidRDefault="000C19B5" w:rsidP="00774337">
            <w:pPr>
              <w:spacing w:after="0" w:line="240" w:lineRule="auto"/>
              <w:jc w:val="center"/>
            </w:pPr>
            <w:r w:rsidRPr="00774337">
              <w:t>Séance 1</w:t>
            </w:r>
          </w:p>
        </w:tc>
        <w:tc>
          <w:tcPr>
            <w:tcW w:w="938" w:type="pct"/>
            <w:gridSpan w:val="3"/>
            <w:shd w:val="clear" w:color="auto" w:fill="D9D9D9"/>
          </w:tcPr>
          <w:p w14:paraId="7AC2B5A3" w14:textId="77777777" w:rsidR="000C19B5" w:rsidRPr="00774337" w:rsidRDefault="000C19B5" w:rsidP="00774337">
            <w:pPr>
              <w:spacing w:after="0" w:line="240" w:lineRule="auto"/>
              <w:jc w:val="center"/>
            </w:pPr>
            <w:r w:rsidRPr="00774337">
              <w:t>Séance 2</w:t>
            </w:r>
          </w:p>
        </w:tc>
        <w:tc>
          <w:tcPr>
            <w:tcW w:w="936" w:type="pct"/>
            <w:gridSpan w:val="3"/>
            <w:shd w:val="clear" w:color="auto" w:fill="D9D9D9"/>
          </w:tcPr>
          <w:p w14:paraId="1ABF2F05" w14:textId="77777777" w:rsidR="000C19B5" w:rsidRPr="00774337" w:rsidRDefault="000C19B5" w:rsidP="00774337">
            <w:pPr>
              <w:spacing w:after="0" w:line="240" w:lineRule="auto"/>
              <w:jc w:val="center"/>
            </w:pPr>
            <w:r w:rsidRPr="00774337">
              <w:t>Séance 3</w:t>
            </w:r>
          </w:p>
        </w:tc>
      </w:tr>
      <w:tr w:rsidR="000C19B5" w:rsidRPr="00774337" w14:paraId="381B7A40" w14:textId="77777777" w:rsidTr="00F117CB">
        <w:tc>
          <w:tcPr>
            <w:tcW w:w="1295" w:type="pct"/>
            <w:vMerge/>
            <w:shd w:val="clear" w:color="auto" w:fill="D9D9D9"/>
          </w:tcPr>
          <w:p w14:paraId="26402CE2" w14:textId="77777777" w:rsidR="000C19B5" w:rsidRPr="00774337" w:rsidRDefault="000C19B5" w:rsidP="00774337">
            <w:pPr>
              <w:spacing w:after="0" w:line="240" w:lineRule="auto"/>
              <w:jc w:val="center"/>
            </w:pPr>
          </w:p>
        </w:tc>
        <w:tc>
          <w:tcPr>
            <w:tcW w:w="892" w:type="pct"/>
            <w:vMerge/>
            <w:shd w:val="clear" w:color="auto" w:fill="D9D9D9"/>
          </w:tcPr>
          <w:p w14:paraId="0706A735" w14:textId="77777777" w:rsidR="000C19B5" w:rsidRPr="00774337" w:rsidRDefault="000C19B5" w:rsidP="00774337">
            <w:pPr>
              <w:spacing w:after="0" w:line="240" w:lineRule="auto"/>
            </w:pPr>
          </w:p>
        </w:tc>
        <w:tc>
          <w:tcPr>
            <w:tcW w:w="543" w:type="pct"/>
            <w:shd w:val="clear" w:color="auto" w:fill="D9D9D9"/>
            <w:vAlign w:val="center"/>
          </w:tcPr>
          <w:p w14:paraId="25494C36" w14:textId="77777777" w:rsidR="000C19B5" w:rsidRPr="00774337" w:rsidRDefault="00E27395" w:rsidP="00774337">
            <w:pPr>
              <w:spacing w:after="0" w:line="240" w:lineRule="auto"/>
              <w:jc w:val="center"/>
            </w:pPr>
            <w:r w:rsidRPr="00774337">
              <w:t>J</w:t>
            </w:r>
            <w:r w:rsidR="000C19B5" w:rsidRPr="00774337">
              <w:t>our</w:t>
            </w:r>
            <w:r>
              <w:t xml:space="preserve"> </w:t>
            </w:r>
          </w:p>
        </w:tc>
        <w:tc>
          <w:tcPr>
            <w:tcW w:w="396" w:type="pct"/>
            <w:shd w:val="clear" w:color="auto" w:fill="D9D9D9"/>
            <w:vAlign w:val="center"/>
          </w:tcPr>
          <w:p w14:paraId="07FD70B0" w14:textId="77777777" w:rsidR="000C19B5" w:rsidRPr="000F57E1" w:rsidRDefault="00E27395" w:rsidP="007743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57E1">
              <w:rPr>
                <w:rFonts w:ascii="Times New Roman" w:hAnsi="Times New Roman" w:cs="Times New Roman"/>
                <w:sz w:val="20"/>
                <w:szCs w:val="20"/>
              </w:rPr>
              <w:t>H</w:t>
            </w:r>
            <w:r w:rsidR="000C19B5" w:rsidRPr="000F57E1">
              <w:rPr>
                <w:rFonts w:ascii="Times New Roman" w:hAnsi="Times New Roman" w:cs="Times New Roman"/>
                <w:sz w:val="20"/>
                <w:szCs w:val="20"/>
              </w:rPr>
              <w:t>eure</w:t>
            </w:r>
            <w:r w:rsidRPr="000F57E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9" w:type="pct"/>
            <w:gridSpan w:val="2"/>
            <w:shd w:val="clear" w:color="auto" w:fill="D9D9D9"/>
            <w:vAlign w:val="center"/>
          </w:tcPr>
          <w:p w14:paraId="20D8C4D7" w14:textId="77777777" w:rsidR="000C19B5" w:rsidRPr="00774337" w:rsidRDefault="00E27395" w:rsidP="00774337">
            <w:pPr>
              <w:spacing w:after="0" w:line="240" w:lineRule="auto"/>
              <w:jc w:val="center"/>
            </w:pPr>
            <w:r w:rsidRPr="00774337">
              <w:t>J</w:t>
            </w:r>
            <w:r w:rsidR="000C19B5" w:rsidRPr="00774337">
              <w:t>our</w:t>
            </w:r>
            <w:r>
              <w:t xml:space="preserve"> </w:t>
            </w:r>
          </w:p>
        </w:tc>
        <w:tc>
          <w:tcPr>
            <w:tcW w:w="469" w:type="pct"/>
            <w:shd w:val="clear" w:color="auto" w:fill="D9D9D9"/>
            <w:vAlign w:val="center"/>
          </w:tcPr>
          <w:p w14:paraId="370428B9" w14:textId="77777777" w:rsidR="000C19B5" w:rsidRPr="00774337" w:rsidRDefault="00E27395" w:rsidP="00774337">
            <w:pPr>
              <w:spacing w:after="0" w:line="240" w:lineRule="auto"/>
              <w:jc w:val="center"/>
            </w:pPr>
            <w:r w:rsidRPr="00774337">
              <w:t>H</w:t>
            </w:r>
            <w:r w:rsidR="000C19B5" w:rsidRPr="00774337">
              <w:t>eure</w:t>
            </w:r>
            <w:r>
              <w:t xml:space="preserve"> </w:t>
            </w:r>
          </w:p>
        </w:tc>
        <w:tc>
          <w:tcPr>
            <w:tcW w:w="574" w:type="pct"/>
            <w:gridSpan w:val="2"/>
            <w:shd w:val="clear" w:color="auto" w:fill="D9D9D9"/>
            <w:vAlign w:val="center"/>
          </w:tcPr>
          <w:p w14:paraId="359B1906" w14:textId="77777777" w:rsidR="000C19B5" w:rsidRPr="00774337" w:rsidRDefault="00E27395" w:rsidP="00774337">
            <w:pPr>
              <w:spacing w:after="0" w:line="240" w:lineRule="auto"/>
              <w:jc w:val="center"/>
            </w:pPr>
            <w:r w:rsidRPr="00774337">
              <w:t>J</w:t>
            </w:r>
            <w:r w:rsidR="000C19B5" w:rsidRPr="00774337">
              <w:t>our</w:t>
            </w:r>
            <w:r>
              <w:t xml:space="preserve"> </w:t>
            </w:r>
          </w:p>
        </w:tc>
        <w:tc>
          <w:tcPr>
            <w:tcW w:w="362" w:type="pct"/>
            <w:shd w:val="clear" w:color="auto" w:fill="D9D9D9"/>
            <w:vAlign w:val="center"/>
          </w:tcPr>
          <w:p w14:paraId="1A1BD087" w14:textId="77777777" w:rsidR="000C19B5" w:rsidRPr="00774337" w:rsidRDefault="00E27395" w:rsidP="00774337">
            <w:pPr>
              <w:spacing w:after="0" w:line="240" w:lineRule="auto"/>
              <w:jc w:val="center"/>
            </w:pPr>
            <w:r w:rsidRPr="00774337">
              <w:t>H</w:t>
            </w:r>
            <w:r w:rsidR="000C19B5" w:rsidRPr="00774337">
              <w:t>eure</w:t>
            </w:r>
            <w:r>
              <w:t xml:space="preserve"> </w:t>
            </w:r>
          </w:p>
        </w:tc>
      </w:tr>
      <w:tr w:rsidR="00A55690" w:rsidRPr="00774337" w14:paraId="5B308C84" w14:textId="77777777" w:rsidTr="00F117CB">
        <w:tc>
          <w:tcPr>
            <w:tcW w:w="1295" w:type="pct"/>
          </w:tcPr>
          <w:p w14:paraId="112DAD5D" w14:textId="3978FAF4" w:rsidR="00A55690" w:rsidRPr="000F57E1" w:rsidRDefault="00F620B9" w:rsidP="0077433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Kacem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rachid</w:t>
            </w:r>
            <w:proofErr w:type="spellEnd"/>
          </w:p>
        </w:tc>
        <w:tc>
          <w:tcPr>
            <w:tcW w:w="892" w:type="pct"/>
          </w:tcPr>
          <w:p w14:paraId="20608089" w14:textId="59B299C8" w:rsidR="00A55690" w:rsidRPr="000F57E1" w:rsidRDefault="00F620B9" w:rsidP="00F80FD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Lab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13</w:t>
            </w:r>
          </w:p>
        </w:tc>
        <w:tc>
          <w:tcPr>
            <w:tcW w:w="543" w:type="pct"/>
          </w:tcPr>
          <w:p w14:paraId="312FC0A4" w14:textId="33C26566" w:rsidR="00A55690" w:rsidRPr="000F57E1" w:rsidRDefault="00F620B9" w:rsidP="00F80FD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lun</w:t>
            </w:r>
            <w:proofErr w:type="spellEnd"/>
          </w:p>
        </w:tc>
        <w:tc>
          <w:tcPr>
            <w:tcW w:w="396" w:type="pct"/>
          </w:tcPr>
          <w:p w14:paraId="0FFE2840" w14:textId="43B8D3E5" w:rsidR="00A55690" w:rsidRPr="000F57E1" w:rsidRDefault="00F620B9" w:rsidP="0077433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8-10</w:t>
            </w:r>
          </w:p>
        </w:tc>
        <w:tc>
          <w:tcPr>
            <w:tcW w:w="443" w:type="pct"/>
          </w:tcPr>
          <w:p w14:paraId="245ADC78" w14:textId="24A5C9DE" w:rsidR="00A55690" w:rsidRPr="000F57E1" w:rsidRDefault="00F620B9" w:rsidP="0077433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lun</w:t>
            </w:r>
            <w:proofErr w:type="spellEnd"/>
          </w:p>
        </w:tc>
        <w:tc>
          <w:tcPr>
            <w:tcW w:w="534" w:type="pct"/>
            <w:gridSpan w:val="3"/>
          </w:tcPr>
          <w:p w14:paraId="4CC8AA6E" w14:textId="2E9A6FA8" w:rsidR="00A55690" w:rsidRPr="000F57E1" w:rsidRDefault="00F620B9" w:rsidP="0077433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10-12</w:t>
            </w:r>
          </w:p>
        </w:tc>
        <w:tc>
          <w:tcPr>
            <w:tcW w:w="535" w:type="pct"/>
          </w:tcPr>
          <w:p w14:paraId="493F18B3" w14:textId="77777777" w:rsidR="00A55690" w:rsidRPr="000F57E1" w:rsidRDefault="00A55690" w:rsidP="0077433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2" w:type="pct"/>
          </w:tcPr>
          <w:p w14:paraId="14A36398" w14:textId="77777777" w:rsidR="00A55690" w:rsidRPr="000F57E1" w:rsidRDefault="00A55690" w:rsidP="0077433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C3BB6" w:rsidRPr="00774337" w14:paraId="6654B33C" w14:textId="77777777" w:rsidTr="00F117CB">
        <w:tc>
          <w:tcPr>
            <w:tcW w:w="1295" w:type="pct"/>
          </w:tcPr>
          <w:p w14:paraId="708B9D09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892" w:type="pct"/>
          </w:tcPr>
          <w:p w14:paraId="3714507D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543" w:type="pct"/>
          </w:tcPr>
          <w:p w14:paraId="2160ACBF" w14:textId="75BA4C15" w:rsidR="00FC3BB6" w:rsidRPr="00774337" w:rsidRDefault="00F620B9" w:rsidP="00774337">
            <w:pPr>
              <w:spacing w:after="0" w:line="240" w:lineRule="auto"/>
            </w:pPr>
            <w:r>
              <w:t>mer</w:t>
            </w:r>
          </w:p>
        </w:tc>
        <w:tc>
          <w:tcPr>
            <w:tcW w:w="396" w:type="pct"/>
          </w:tcPr>
          <w:p w14:paraId="14CFCCFE" w14:textId="0705A97C" w:rsidR="00FC3BB6" w:rsidRPr="00774337" w:rsidRDefault="00F620B9" w:rsidP="00774337">
            <w:pPr>
              <w:spacing w:after="0" w:line="240" w:lineRule="auto"/>
            </w:pPr>
            <w:r>
              <w:t>8-10</w:t>
            </w:r>
          </w:p>
        </w:tc>
        <w:tc>
          <w:tcPr>
            <w:tcW w:w="469" w:type="pct"/>
            <w:gridSpan w:val="2"/>
          </w:tcPr>
          <w:p w14:paraId="02F7E932" w14:textId="7F43A43A" w:rsidR="00FC3BB6" w:rsidRPr="00774337" w:rsidRDefault="00F620B9" w:rsidP="00774337">
            <w:pPr>
              <w:spacing w:after="0" w:line="240" w:lineRule="auto"/>
            </w:pPr>
            <w:r>
              <w:t>mer</w:t>
            </w:r>
          </w:p>
        </w:tc>
        <w:tc>
          <w:tcPr>
            <w:tcW w:w="469" w:type="pct"/>
          </w:tcPr>
          <w:p w14:paraId="7BB9CA20" w14:textId="61004F63" w:rsidR="00FC3BB6" w:rsidRPr="00774337" w:rsidRDefault="00F620B9" w:rsidP="00774337">
            <w:pPr>
              <w:spacing w:after="0" w:line="240" w:lineRule="auto"/>
            </w:pPr>
            <w:r>
              <w:t>10-12</w:t>
            </w:r>
          </w:p>
        </w:tc>
        <w:tc>
          <w:tcPr>
            <w:tcW w:w="574" w:type="pct"/>
            <w:gridSpan w:val="2"/>
          </w:tcPr>
          <w:p w14:paraId="218C18DA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362" w:type="pct"/>
          </w:tcPr>
          <w:p w14:paraId="16A22AE8" w14:textId="77777777" w:rsidR="00FC3BB6" w:rsidRPr="00774337" w:rsidRDefault="00FC3BB6" w:rsidP="00774337">
            <w:pPr>
              <w:spacing w:after="0" w:line="240" w:lineRule="auto"/>
            </w:pPr>
          </w:p>
        </w:tc>
      </w:tr>
      <w:tr w:rsidR="00FC3BB6" w:rsidRPr="00774337" w14:paraId="42EBBB0B" w14:textId="77777777" w:rsidTr="00F117CB">
        <w:tc>
          <w:tcPr>
            <w:tcW w:w="1295" w:type="pct"/>
          </w:tcPr>
          <w:p w14:paraId="5A6D0466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892" w:type="pct"/>
          </w:tcPr>
          <w:p w14:paraId="234EA3B5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543" w:type="pct"/>
          </w:tcPr>
          <w:p w14:paraId="1AEB2AC0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396" w:type="pct"/>
          </w:tcPr>
          <w:p w14:paraId="4AD3D2FA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  <w:gridSpan w:val="2"/>
          </w:tcPr>
          <w:p w14:paraId="3B51A8BF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46C37EC1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574" w:type="pct"/>
            <w:gridSpan w:val="2"/>
          </w:tcPr>
          <w:p w14:paraId="54E28402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362" w:type="pct"/>
          </w:tcPr>
          <w:p w14:paraId="10EF2F06" w14:textId="77777777" w:rsidR="00FC3BB6" w:rsidRPr="00774337" w:rsidRDefault="00FC3BB6" w:rsidP="00774337">
            <w:pPr>
              <w:spacing w:after="0" w:line="240" w:lineRule="auto"/>
            </w:pPr>
          </w:p>
        </w:tc>
      </w:tr>
      <w:tr w:rsidR="00FC3BB6" w:rsidRPr="00774337" w14:paraId="0667955C" w14:textId="77777777" w:rsidTr="00F117CB">
        <w:tc>
          <w:tcPr>
            <w:tcW w:w="1295" w:type="pct"/>
          </w:tcPr>
          <w:p w14:paraId="687361DF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892" w:type="pct"/>
          </w:tcPr>
          <w:p w14:paraId="2D7E8FCA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543" w:type="pct"/>
          </w:tcPr>
          <w:p w14:paraId="6B5F01CF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396" w:type="pct"/>
          </w:tcPr>
          <w:p w14:paraId="36D562B4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  <w:gridSpan w:val="2"/>
          </w:tcPr>
          <w:p w14:paraId="33385AA6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13FA622E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574" w:type="pct"/>
            <w:gridSpan w:val="2"/>
          </w:tcPr>
          <w:p w14:paraId="07954A51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362" w:type="pct"/>
          </w:tcPr>
          <w:p w14:paraId="0550C378" w14:textId="77777777" w:rsidR="00FC3BB6" w:rsidRPr="00774337" w:rsidRDefault="00FC3BB6" w:rsidP="00774337">
            <w:pPr>
              <w:spacing w:after="0" w:line="240" w:lineRule="auto"/>
            </w:pPr>
          </w:p>
        </w:tc>
      </w:tr>
      <w:tr w:rsidR="00FC3BB6" w:rsidRPr="00774337" w14:paraId="2BB26C73" w14:textId="77777777" w:rsidTr="00F117CB">
        <w:tc>
          <w:tcPr>
            <w:tcW w:w="1295" w:type="pct"/>
          </w:tcPr>
          <w:p w14:paraId="4ED997D4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892" w:type="pct"/>
          </w:tcPr>
          <w:p w14:paraId="0CA27CB5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543" w:type="pct"/>
          </w:tcPr>
          <w:p w14:paraId="5096D351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396" w:type="pct"/>
          </w:tcPr>
          <w:p w14:paraId="4535A0AB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  <w:gridSpan w:val="2"/>
          </w:tcPr>
          <w:p w14:paraId="35619C95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7CC0DF82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574" w:type="pct"/>
            <w:gridSpan w:val="2"/>
          </w:tcPr>
          <w:p w14:paraId="0E4B8733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362" w:type="pct"/>
          </w:tcPr>
          <w:p w14:paraId="028E6481" w14:textId="77777777" w:rsidR="00FC3BB6" w:rsidRPr="00774337" w:rsidRDefault="00FC3BB6" w:rsidP="00774337">
            <w:pPr>
              <w:spacing w:after="0" w:line="240" w:lineRule="auto"/>
            </w:pPr>
          </w:p>
        </w:tc>
      </w:tr>
      <w:tr w:rsidR="00FC3BB6" w:rsidRPr="00774337" w14:paraId="181BDC05" w14:textId="77777777" w:rsidTr="00F117CB">
        <w:tc>
          <w:tcPr>
            <w:tcW w:w="1295" w:type="pct"/>
          </w:tcPr>
          <w:p w14:paraId="76F74B79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892" w:type="pct"/>
          </w:tcPr>
          <w:p w14:paraId="08174DAF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543" w:type="pct"/>
          </w:tcPr>
          <w:p w14:paraId="010BD545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396" w:type="pct"/>
          </w:tcPr>
          <w:p w14:paraId="3E016F5D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  <w:gridSpan w:val="2"/>
          </w:tcPr>
          <w:p w14:paraId="581A1E93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7D13BFE5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574" w:type="pct"/>
            <w:gridSpan w:val="2"/>
          </w:tcPr>
          <w:p w14:paraId="79B5B3DE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362" w:type="pct"/>
          </w:tcPr>
          <w:p w14:paraId="4AC23945" w14:textId="77777777" w:rsidR="00FC3BB6" w:rsidRPr="00774337" w:rsidRDefault="00FC3BB6" w:rsidP="00774337">
            <w:pPr>
              <w:spacing w:after="0" w:line="240" w:lineRule="auto"/>
            </w:pPr>
          </w:p>
        </w:tc>
      </w:tr>
    </w:tbl>
    <w:p w14:paraId="7FD45805" w14:textId="77777777" w:rsidR="00770375" w:rsidRDefault="00770375" w:rsidP="00DB1B06"/>
    <w:p w14:paraId="1041BE77" w14:textId="77777777" w:rsidR="00770375" w:rsidRDefault="00770375" w:rsidP="00DB1B06"/>
    <w:p w14:paraId="45349E71" w14:textId="77777777" w:rsidR="00770375" w:rsidRDefault="00770375" w:rsidP="00DB1B06"/>
    <w:p w14:paraId="0EAF2C45" w14:textId="77777777" w:rsidR="009A4FF8" w:rsidRDefault="009A4FF8" w:rsidP="00DB1B06"/>
    <w:p w14:paraId="71421706" w14:textId="77777777" w:rsidR="006873D3" w:rsidRDefault="006873D3" w:rsidP="00DB1B0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7"/>
        <w:gridCol w:w="6513"/>
      </w:tblGrid>
      <w:tr w:rsidR="00950DB8" w:rsidRPr="00774337" w14:paraId="5EB84F1B" w14:textId="77777777" w:rsidTr="00774337">
        <w:tc>
          <w:tcPr>
            <w:tcW w:w="9060" w:type="dxa"/>
            <w:gridSpan w:val="2"/>
            <w:shd w:val="clear" w:color="auto" w:fill="F2F2F2"/>
          </w:tcPr>
          <w:p w14:paraId="0F7A37B8" w14:textId="77777777" w:rsidR="00950DB8" w:rsidRPr="00774337" w:rsidRDefault="00950DB8" w:rsidP="00774337">
            <w:pPr>
              <w:spacing w:after="0" w:line="240" w:lineRule="auto"/>
              <w:jc w:val="center"/>
              <w:rPr>
                <w:b/>
                <w:bCs/>
              </w:rPr>
            </w:pPr>
            <w:r w:rsidRPr="00774337">
              <w:rPr>
                <w:b/>
                <w:bCs/>
              </w:rPr>
              <w:t>DESCRIPTIF DU COURS</w:t>
            </w:r>
          </w:p>
        </w:tc>
      </w:tr>
      <w:tr w:rsidR="00E27395" w:rsidRPr="00291C3D" w14:paraId="5DE46C89" w14:textId="77777777" w:rsidTr="00774337">
        <w:tc>
          <w:tcPr>
            <w:tcW w:w="2547" w:type="dxa"/>
            <w:shd w:val="clear" w:color="auto" w:fill="F2F2F2"/>
          </w:tcPr>
          <w:p w14:paraId="5FBFA0AA" w14:textId="77777777" w:rsidR="00950DB8" w:rsidRPr="00774337" w:rsidRDefault="00950DB8" w:rsidP="00774337">
            <w:pPr>
              <w:spacing w:after="0" w:line="240" w:lineRule="auto"/>
            </w:pPr>
            <w:r w:rsidRPr="00774337">
              <w:t>Objectif</w:t>
            </w:r>
          </w:p>
        </w:tc>
        <w:tc>
          <w:tcPr>
            <w:tcW w:w="6513" w:type="dxa"/>
          </w:tcPr>
          <w:p w14:paraId="303E3783" w14:textId="6D6FB0AD" w:rsidR="0042399D" w:rsidRPr="00291C3D" w:rsidRDefault="00291C3D" w:rsidP="00774337">
            <w:pPr>
              <w:spacing w:after="0" w:line="240" w:lineRule="auto"/>
            </w:pPr>
            <w:r w:rsidRPr="00291C3D">
              <w:t>Connaissances scientifiques et techniques liées à l'expérimentation animale</w:t>
            </w:r>
          </w:p>
        </w:tc>
      </w:tr>
      <w:tr w:rsidR="00E27395" w:rsidRPr="00774337" w14:paraId="397A20FC" w14:textId="77777777" w:rsidTr="00774337">
        <w:tc>
          <w:tcPr>
            <w:tcW w:w="2547" w:type="dxa"/>
            <w:shd w:val="clear" w:color="auto" w:fill="F2F2F2"/>
          </w:tcPr>
          <w:p w14:paraId="1F24BCB5" w14:textId="77777777" w:rsidR="0042399D" w:rsidRPr="00774337" w:rsidRDefault="0042399D" w:rsidP="00774337">
            <w:pPr>
              <w:spacing w:after="0" w:line="240" w:lineRule="auto"/>
            </w:pPr>
            <w:r w:rsidRPr="00774337">
              <w:t>Type Unité Enseignement</w:t>
            </w:r>
          </w:p>
        </w:tc>
        <w:tc>
          <w:tcPr>
            <w:tcW w:w="6513" w:type="dxa"/>
          </w:tcPr>
          <w:p w14:paraId="5F6825AC" w14:textId="5A22DE7D" w:rsidR="0042399D" w:rsidRPr="00774337" w:rsidRDefault="0095743D" w:rsidP="0095743D">
            <w:pPr>
              <w:pStyle w:val="Default"/>
            </w:pPr>
            <w:r>
              <w:rPr>
                <w:b/>
                <w:bCs/>
                <w:sz w:val="23"/>
                <w:szCs w:val="23"/>
              </w:rPr>
              <w:t xml:space="preserve">UEM2(O/P) </w:t>
            </w:r>
          </w:p>
        </w:tc>
      </w:tr>
      <w:tr w:rsidR="00E27395" w:rsidRPr="00774337" w14:paraId="2FCEE49A" w14:textId="77777777" w:rsidTr="00774337">
        <w:tc>
          <w:tcPr>
            <w:tcW w:w="2547" w:type="dxa"/>
            <w:shd w:val="clear" w:color="auto" w:fill="F2F2F2"/>
          </w:tcPr>
          <w:p w14:paraId="1D5033CC" w14:textId="77777777" w:rsidR="0042399D" w:rsidRPr="00774337" w:rsidRDefault="0042399D" w:rsidP="00774337">
            <w:pPr>
              <w:spacing w:after="0" w:line="240" w:lineRule="auto"/>
            </w:pPr>
            <w:r w:rsidRPr="00774337">
              <w:t>Contenu succinct</w:t>
            </w:r>
          </w:p>
        </w:tc>
        <w:tc>
          <w:tcPr>
            <w:tcW w:w="6513" w:type="dxa"/>
          </w:tcPr>
          <w:p w14:paraId="4C9860DB" w14:textId="669B6EC8" w:rsidR="00292C1A" w:rsidRPr="00292C1A" w:rsidRDefault="00292C1A" w:rsidP="00292C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292C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fr-FR"/>
              </w:rPr>
              <w:t xml:space="preserve">Les animaux de </w:t>
            </w:r>
            <w:proofErr w:type="gramStart"/>
            <w:r w:rsidRPr="00292C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fr-FR"/>
              </w:rPr>
              <w:t xml:space="preserve">laboratoire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fr-FR"/>
              </w:rPr>
              <w:t>,</w:t>
            </w:r>
            <w:proofErr w:type="gramEnd"/>
            <w:r>
              <w:t xml:space="preserve"> Éthique et législation en recherche, animale Administration de substances, Collecte des échantillons biologiques, </w:t>
            </w:r>
            <w:proofErr w:type="spellStart"/>
            <w:r>
              <w:t>models</w:t>
            </w:r>
            <w:proofErr w:type="spellEnd"/>
            <w:r>
              <w:t xml:space="preserve"> animaux, facteurs affectant l’expérimentation</w:t>
            </w:r>
          </w:p>
          <w:p w14:paraId="28DFE131" w14:textId="77777777" w:rsidR="0042399D" w:rsidRPr="00774337" w:rsidRDefault="0042399D" w:rsidP="00774337">
            <w:pPr>
              <w:spacing w:after="0" w:line="240" w:lineRule="auto"/>
            </w:pPr>
          </w:p>
        </w:tc>
      </w:tr>
      <w:tr w:rsidR="00E27395" w:rsidRPr="00774337" w14:paraId="16E209A3" w14:textId="77777777" w:rsidTr="00774337">
        <w:tc>
          <w:tcPr>
            <w:tcW w:w="2547" w:type="dxa"/>
            <w:shd w:val="clear" w:color="auto" w:fill="F2F2F2"/>
          </w:tcPr>
          <w:p w14:paraId="2F24AC95" w14:textId="77777777" w:rsidR="0042399D" w:rsidRPr="00774337" w:rsidRDefault="0042399D" w:rsidP="00774337">
            <w:pPr>
              <w:spacing w:after="0" w:line="240" w:lineRule="auto"/>
            </w:pPr>
            <w:r w:rsidRPr="00774337">
              <w:t>Crédits de la matière</w:t>
            </w:r>
          </w:p>
        </w:tc>
        <w:tc>
          <w:tcPr>
            <w:tcW w:w="6513" w:type="dxa"/>
          </w:tcPr>
          <w:p w14:paraId="2CFD924B" w14:textId="73F5DAA0" w:rsidR="0042399D" w:rsidRPr="00774337" w:rsidRDefault="00292C1A" w:rsidP="00774337">
            <w:pPr>
              <w:spacing w:after="0" w:line="240" w:lineRule="auto"/>
            </w:pPr>
            <w:r>
              <w:t>5</w:t>
            </w:r>
          </w:p>
        </w:tc>
      </w:tr>
      <w:tr w:rsidR="00E27395" w:rsidRPr="00774337" w14:paraId="37450191" w14:textId="77777777" w:rsidTr="00774337">
        <w:tc>
          <w:tcPr>
            <w:tcW w:w="2547" w:type="dxa"/>
            <w:shd w:val="clear" w:color="auto" w:fill="F2F2F2"/>
          </w:tcPr>
          <w:p w14:paraId="78986324" w14:textId="77777777" w:rsidR="0042399D" w:rsidRPr="00774337" w:rsidRDefault="0042399D" w:rsidP="00774337">
            <w:pPr>
              <w:spacing w:after="0" w:line="240" w:lineRule="auto"/>
            </w:pPr>
            <w:r w:rsidRPr="00774337">
              <w:t>Coefficient de la matière</w:t>
            </w:r>
          </w:p>
        </w:tc>
        <w:tc>
          <w:tcPr>
            <w:tcW w:w="6513" w:type="dxa"/>
          </w:tcPr>
          <w:p w14:paraId="09204D60" w14:textId="39D12283" w:rsidR="0042399D" w:rsidRPr="00774337" w:rsidRDefault="00292C1A" w:rsidP="00774337">
            <w:pPr>
              <w:spacing w:after="0" w:line="240" w:lineRule="auto"/>
            </w:pPr>
            <w:r>
              <w:t>3</w:t>
            </w:r>
          </w:p>
        </w:tc>
      </w:tr>
      <w:tr w:rsidR="00E27395" w:rsidRPr="00774337" w14:paraId="5ED9331F" w14:textId="77777777" w:rsidTr="00774337">
        <w:tc>
          <w:tcPr>
            <w:tcW w:w="2547" w:type="dxa"/>
            <w:shd w:val="clear" w:color="auto" w:fill="F2F2F2"/>
          </w:tcPr>
          <w:p w14:paraId="6D59D929" w14:textId="77777777" w:rsidR="0042399D" w:rsidRPr="00774337" w:rsidRDefault="0042399D" w:rsidP="00774337">
            <w:pPr>
              <w:spacing w:after="0" w:line="240" w:lineRule="auto"/>
            </w:pPr>
            <w:r w:rsidRPr="00774337">
              <w:t>Pondération Participation</w:t>
            </w:r>
          </w:p>
        </w:tc>
        <w:tc>
          <w:tcPr>
            <w:tcW w:w="6513" w:type="dxa"/>
          </w:tcPr>
          <w:p w14:paraId="2AECF0A8" w14:textId="77777777" w:rsidR="0042399D" w:rsidRPr="00774337" w:rsidRDefault="0042399D" w:rsidP="00774337">
            <w:pPr>
              <w:spacing w:after="0" w:line="240" w:lineRule="auto"/>
            </w:pPr>
          </w:p>
        </w:tc>
      </w:tr>
      <w:tr w:rsidR="00E27395" w:rsidRPr="00774337" w14:paraId="6C2EDBD1" w14:textId="77777777" w:rsidTr="00774337">
        <w:tc>
          <w:tcPr>
            <w:tcW w:w="2547" w:type="dxa"/>
            <w:shd w:val="clear" w:color="auto" w:fill="F2F2F2"/>
          </w:tcPr>
          <w:p w14:paraId="4D8B2126" w14:textId="77777777" w:rsidR="0042399D" w:rsidRPr="00774337" w:rsidRDefault="0042399D" w:rsidP="00774337">
            <w:pPr>
              <w:spacing w:after="0" w:line="240" w:lineRule="auto"/>
            </w:pPr>
            <w:r w:rsidRPr="00774337">
              <w:t>Pondération Assiduité</w:t>
            </w:r>
          </w:p>
        </w:tc>
        <w:tc>
          <w:tcPr>
            <w:tcW w:w="6513" w:type="dxa"/>
          </w:tcPr>
          <w:p w14:paraId="6D83966E" w14:textId="2725D522" w:rsidR="0042399D" w:rsidRPr="00774337" w:rsidRDefault="00292C1A" w:rsidP="00774337">
            <w:pPr>
              <w:spacing w:after="0" w:line="240" w:lineRule="auto"/>
            </w:pPr>
            <w:r>
              <w:t>5</w:t>
            </w:r>
          </w:p>
        </w:tc>
      </w:tr>
      <w:tr w:rsidR="00E27395" w:rsidRPr="00774337" w14:paraId="73FBBFF3" w14:textId="77777777" w:rsidTr="00774337">
        <w:tc>
          <w:tcPr>
            <w:tcW w:w="2547" w:type="dxa"/>
            <w:shd w:val="clear" w:color="auto" w:fill="F2F2F2"/>
          </w:tcPr>
          <w:p w14:paraId="5CB3C374" w14:textId="77777777" w:rsidR="0042399D" w:rsidRPr="00774337" w:rsidRDefault="0042399D" w:rsidP="00774337">
            <w:pPr>
              <w:spacing w:after="0" w:line="240" w:lineRule="auto"/>
            </w:pPr>
            <w:r w:rsidRPr="00774337">
              <w:t>Calcul Moyenne C.C</w:t>
            </w:r>
          </w:p>
        </w:tc>
        <w:tc>
          <w:tcPr>
            <w:tcW w:w="6513" w:type="dxa"/>
          </w:tcPr>
          <w:p w14:paraId="775E33F2" w14:textId="1E9968A9" w:rsidR="0042399D" w:rsidRPr="00774337" w:rsidRDefault="00054950" w:rsidP="00054950">
            <w:pPr>
              <w:spacing w:after="0" w:line="240" w:lineRule="auto"/>
            </w:pPr>
            <w:r>
              <w:t xml:space="preserve">Note </w:t>
            </w:r>
            <w:r w:rsidR="00292C1A">
              <w:t xml:space="preserve">de l’examen </w:t>
            </w:r>
            <w:r>
              <w:t xml:space="preserve">/20 </w:t>
            </w:r>
            <w:r w:rsidR="00292C1A">
              <w:t xml:space="preserve">+ </w:t>
            </w:r>
            <w:r>
              <w:t xml:space="preserve">Moyenne générale des </w:t>
            </w:r>
            <w:proofErr w:type="spellStart"/>
            <w:r>
              <w:t>TPs</w:t>
            </w:r>
            <w:proofErr w:type="spellEnd"/>
          </w:p>
        </w:tc>
      </w:tr>
      <w:tr w:rsidR="00E27395" w:rsidRPr="00774337" w14:paraId="13A6A8A1" w14:textId="77777777" w:rsidTr="00774337">
        <w:tc>
          <w:tcPr>
            <w:tcW w:w="2547" w:type="dxa"/>
            <w:shd w:val="clear" w:color="auto" w:fill="F2F2F2"/>
          </w:tcPr>
          <w:p w14:paraId="1BFFC2FE" w14:textId="77777777" w:rsidR="00E04AFD" w:rsidRPr="00774337" w:rsidRDefault="00E04AFD" w:rsidP="00774337">
            <w:pPr>
              <w:spacing w:after="0" w:line="240" w:lineRule="auto"/>
            </w:pPr>
            <w:r w:rsidRPr="00774337">
              <w:t>Compétences visées</w:t>
            </w:r>
          </w:p>
        </w:tc>
        <w:tc>
          <w:tcPr>
            <w:tcW w:w="6513" w:type="dxa"/>
          </w:tcPr>
          <w:p w14:paraId="3DE84B89" w14:textId="76C225FE" w:rsidR="0042399D" w:rsidRPr="00774337" w:rsidRDefault="00054950" w:rsidP="00774337">
            <w:pPr>
              <w:spacing w:after="0" w:line="240" w:lineRule="auto"/>
            </w:pPr>
            <w:r>
              <w:t>Apprentissage des techniques</w:t>
            </w:r>
          </w:p>
        </w:tc>
      </w:tr>
    </w:tbl>
    <w:p w14:paraId="7B9FE481" w14:textId="77777777" w:rsidR="00950DB8" w:rsidRDefault="00950DB8" w:rsidP="00DB1B06"/>
    <w:p w14:paraId="400E15A9" w14:textId="77777777" w:rsidR="00770375" w:rsidRDefault="00770375" w:rsidP="00DB1B0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7"/>
        <w:gridCol w:w="988"/>
        <w:gridCol w:w="847"/>
        <w:gridCol w:w="1120"/>
        <w:gridCol w:w="996"/>
        <w:gridCol w:w="1446"/>
        <w:gridCol w:w="1528"/>
        <w:gridCol w:w="1158"/>
      </w:tblGrid>
      <w:tr w:rsidR="007F3496" w:rsidRPr="00774337" w14:paraId="7CB63689" w14:textId="77777777" w:rsidTr="00774337">
        <w:tc>
          <w:tcPr>
            <w:tcW w:w="9060" w:type="dxa"/>
            <w:gridSpan w:val="8"/>
            <w:shd w:val="clear" w:color="auto" w:fill="F2F2F2"/>
          </w:tcPr>
          <w:p w14:paraId="7761C457" w14:textId="77777777" w:rsidR="007F3496" w:rsidRPr="00774337" w:rsidRDefault="007F3496" w:rsidP="00774337">
            <w:pPr>
              <w:spacing w:after="0" w:line="240" w:lineRule="auto"/>
              <w:jc w:val="center"/>
              <w:rPr>
                <w:b/>
                <w:bCs/>
              </w:rPr>
            </w:pPr>
            <w:r w:rsidRPr="00774337">
              <w:rPr>
                <w:b/>
                <w:bCs/>
              </w:rPr>
              <w:t>EVALUATION DES CONTROLES CONTINUS</w:t>
            </w:r>
            <w:r w:rsidR="00F70E1D" w:rsidRPr="00774337">
              <w:rPr>
                <w:b/>
                <w:bCs/>
              </w:rPr>
              <w:t xml:space="preserve"> DE CONNAISSANCES</w:t>
            </w:r>
          </w:p>
        </w:tc>
      </w:tr>
      <w:tr w:rsidR="00595FC4" w:rsidRPr="00774337" w14:paraId="2C5587D3" w14:textId="77777777" w:rsidTr="00774337">
        <w:tc>
          <w:tcPr>
            <w:tcW w:w="9060" w:type="dxa"/>
            <w:gridSpan w:val="8"/>
            <w:shd w:val="clear" w:color="auto" w:fill="F2F2F2"/>
          </w:tcPr>
          <w:p w14:paraId="75572C90" w14:textId="77777777" w:rsidR="00A54588" w:rsidRPr="00774337" w:rsidRDefault="00595FC4" w:rsidP="00774337">
            <w:pPr>
              <w:spacing w:after="0" w:line="240" w:lineRule="auto"/>
              <w:jc w:val="center"/>
              <w:rPr>
                <w:b/>
                <w:bCs/>
              </w:rPr>
            </w:pPr>
            <w:r w:rsidRPr="00774337">
              <w:rPr>
                <w:b/>
                <w:bCs/>
              </w:rPr>
              <w:t xml:space="preserve">PREMIER </w:t>
            </w:r>
            <w:r w:rsidR="00A54588" w:rsidRPr="00774337">
              <w:rPr>
                <w:b/>
                <w:bCs/>
              </w:rPr>
              <w:t>CONTROLE DE CONNAISSANCES</w:t>
            </w:r>
          </w:p>
        </w:tc>
      </w:tr>
      <w:tr w:rsidR="00964296" w:rsidRPr="00774337" w14:paraId="55812C1C" w14:textId="77777777" w:rsidTr="00E27395">
        <w:tc>
          <w:tcPr>
            <w:tcW w:w="977" w:type="dxa"/>
            <w:vAlign w:val="center"/>
          </w:tcPr>
          <w:p w14:paraId="684878B3" w14:textId="559E9A4E" w:rsidR="006B258A" w:rsidRPr="00774337" w:rsidRDefault="006B258A" w:rsidP="00774337">
            <w:pPr>
              <w:spacing w:after="0" w:line="240" w:lineRule="auto"/>
              <w:jc w:val="center"/>
            </w:pPr>
            <w:r w:rsidRPr="00774337">
              <w:t>Jour</w:t>
            </w:r>
            <w:r w:rsidR="00054950">
              <w:t xml:space="preserve"> : </w:t>
            </w:r>
            <w:proofErr w:type="spellStart"/>
            <w:r w:rsidR="00054950">
              <w:t>mar</w:t>
            </w:r>
            <w:proofErr w:type="spellEnd"/>
          </w:p>
        </w:tc>
        <w:tc>
          <w:tcPr>
            <w:tcW w:w="988" w:type="dxa"/>
            <w:vAlign w:val="center"/>
          </w:tcPr>
          <w:p w14:paraId="3F4B5D12" w14:textId="5DC3A930" w:rsidR="006B258A" w:rsidRPr="00774337" w:rsidRDefault="006B258A" w:rsidP="00774337">
            <w:pPr>
              <w:spacing w:after="0" w:line="240" w:lineRule="auto"/>
              <w:jc w:val="center"/>
            </w:pPr>
            <w:r w:rsidRPr="00774337">
              <w:t>Séance</w:t>
            </w:r>
            <w:r w:rsidR="00054950">
              <w:t> : 1</w:t>
            </w:r>
          </w:p>
        </w:tc>
        <w:tc>
          <w:tcPr>
            <w:tcW w:w="847" w:type="dxa"/>
            <w:vAlign w:val="center"/>
          </w:tcPr>
          <w:p w14:paraId="493E408C" w14:textId="55BB1069" w:rsidR="006B258A" w:rsidRPr="00774337" w:rsidRDefault="006B258A" w:rsidP="00774337">
            <w:pPr>
              <w:spacing w:after="0" w:line="240" w:lineRule="auto"/>
              <w:jc w:val="center"/>
            </w:pPr>
            <w:r w:rsidRPr="00774337">
              <w:t>Durée</w:t>
            </w:r>
            <w:r w:rsidR="00054950">
              <w:t> : 1h.30</w:t>
            </w:r>
          </w:p>
        </w:tc>
        <w:tc>
          <w:tcPr>
            <w:tcW w:w="1120" w:type="dxa"/>
            <w:vAlign w:val="center"/>
          </w:tcPr>
          <w:p w14:paraId="743F1FDC" w14:textId="1B7CE82F" w:rsidR="006B258A" w:rsidRPr="00774337" w:rsidRDefault="006B258A" w:rsidP="00774337">
            <w:pPr>
              <w:spacing w:after="0" w:line="240" w:lineRule="auto"/>
              <w:jc w:val="center"/>
            </w:pPr>
            <w:r w:rsidRPr="00774337">
              <w:t>Type</w:t>
            </w:r>
            <w:r w:rsidR="00F70E1D" w:rsidRPr="00774337">
              <w:t xml:space="preserve"> (1)</w:t>
            </w:r>
            <w:r w:rsidR="00054950">
              <w:t> : E</w:t>
            </w:r>
          </w:p>
        </w:tc>
        <w:tc>
          <w:tcPr>
            <w:tcW w:w="996" w:type="dxa"/>
            <w:vAlign w:val="center"/>
          </w:tcPr>
          <w:p w14:paraId="34B6356E" w14:textId="11386D40" w:rsidR="006B258A" w:rsidRPr="00774337" w:rsidRDefault="006B258A" w:rsidP="00054950">
            <w:pPr>
              <w:spacing w:after="0" w:line="240" w:lineRule="auto"/>
              <w:jc w:val="center"/>
            </w:pPr>
            <w:r w:rsidRPr="00774337">
              <w:t>Doc autorisé </w:t>
            </w:r>
            <w:r w:rsidR="00897F09" w:rsidRPr="00774337">
              <w:t>(Non)</w:t>
            </w:r>
          </w:p>
        </w:tc>
        <w:tc>
          <w:tcPr>
            <w:tcW w:w="1446" w:type="dxa"/>
            <w:vAlign w:val="center"/>
          </w:tcPr>
          <w:p w14:paraId="4D2C9633" w14:textId="753C0899" w:rsidR="006B258A" w:rsidRPr="00774337" w:rsidRDefault="006B258A" w:rsidP="00774337">
            <w:pPr>
              <w:spacing w:after="0" w:line="240" w:lineRule="auto"/>
              <w:jc w:val="center"/>
            </w:pPr>
            <w:r w:rsidRPr="00774337">
              <w:t>Barème</w:t>
            </w:r>
          </w:p>
        </w:tc>
        <w:tc>
          <w:tcPr>
            <w:tcW w:w="1528" w:type="dxa"/>
            <w:vAlign w:val="center"/>
          </w:tcPr>
          <w:p w14:paraId="428B092E" w14:textId="77777777" w:rsidR="006B258A" w:rsidRPr="00774337" w:rsidRDefault="00595FC4" w:rsidP="00774337">
            <w:pPr>
              <w:spacing w:after="0" w:line="240" w:lineRule="auto"/>
              <w:jc w:val="center"/>
            </w:pPr>
            <w:r w:rsidRPr="00774337">
              <w:t>Echange après évaluation</w:t>
            </w:r>
          </w:p>
          <w:p w14:paraId="6AEBFDB4" w14:textId="3AF08CC1" w:rsidR="00595FC4" w:rsidRPr="00774337" w:rsidRDefault="00595FC4" w:rsidP="001B7323">
            <w:pPr>
              <w:spacing w:after="0" w:line="240" w:lineRule="auto"/>
              <w:jc w:val="center"/>
            </w:pPr>
            <w:r w:rsidRPr="00774337">
              <w:t>(</w:t>
            </w:r>
            <w:r w:rsidR="00897F09" w:rsidRPr="00774337">
              <w:t xml:space="preserve">date </w:t>
            </w:r>
            <w:r w:rsidRPr="00774337">
              <w:t>Consult</w:t>
            </w:r>
            <w:r w:rsidR="008631EA" w:rsidRPr="00774337">
              <w:t xml:space="preserve">. </w:t>
            </w:r>
            <w:proofErr w:type="gramStart"/>
            <w:r w:rsidR="008631EA" w:rsidRPr="00774337">
              <w:t>copie</w:t>
            </w:r>
            <w:proofErr w:type="gramEnd"/>
            <w:r w:rsidRPr="00774337">
              <w:t>)</w:t>
            </w:r>
            <w:r w:rsidR="001B7323">
              <w:t xml:space="preserve"> : </w:t>
            </w:r>
            <w:r w:rsidR="00B8350D" w:rsidRPr="00B8350D">
              <w:t>corrigé type</w:t>
            </w:r>
            <w:r w:rsidR="00B8350D">
              <w:t xml:space="preserve">, </w:t>
            </w:r>
            <w:r w:rsidR="00B8350D" w:rsidRPr="00B8350D">
              <w:t xml:space="preserve"> </w:t>
            </w:r>
            <w:r w:rsidR="001B7323">
              <w:t>semaine après examen</w:t>
            </w:r>
          </w:p>
        </w:tc>
        <w:tc>
          <w:tcPr>
            <w:tcW w:w="1158" w:type="dxa"/>
            <w:vAlign w:val="center"/>
          </w:tcPr>
          <w:p w14:paraId="44D2851F" w14:textId="77777777" w:rsidR="006B258A" w:rsidRDefault="00595FC4" w:rsidP="00774337">
            <w:pPr>
              <w:spacing w:after="0" w:line="240" w:lineRule="auto"/>
              <w:jc w:val="center"/>
            </w:pPr>
            <w:r w:rsidRPr="00774337">
              <w:t>Critères évaluation</w:t>
            </w:r>
            <w:r w:rsidR="00F70E1D" w:rsidRPr="00774337">
              <w:t xml:space="preserve"> (2)</w:t>
            </w:r>
          </w:p>
          <w:p w14:paraId="7A70D3FB" w14:textId="5B49C47C" w:rsidR="001B7323" w:rsidRPr="00774337" w:rsidRDefault="001B7323" w:rsidP="00774337">
            <w:pPr>
              <w:spacing w:after="0" w:line="240" w:lineRule="auto"/>
              <w:jc w:val="center"/>
            </w:pPr>
            <w:r>
              <w:t>R</w:t>
            </w:r>
          </w:p>
        </w:tc>
      </w:tr>
      <w:tr w:rsidR="00897F09" w:rsidRPr="00774337" w14:paraId="07165070" w14:textId="77777777" w:rsidTr="00E27395">
        <w:tc>
          <w:tcPr>
            <w:tcW w:w="977" w:type="dxa"/>
          </w:tcPr>
          <w:p w14:paraId="5786059D" w14:textId="77777777" w:rsidR="006B258A" w:rsidRPr="00774337" w:rsidRDefault="006B258A" w:rsidP="00774337">
            <w:pPr>
              <w:spacing w:after="0" w:line="240" w:lineRule="auto"/>
              <w:jc w:val="center"/>
            </w:pPr>
          </w:p>
        </w:tc>
        <w:tc>
          <w:tcPr>
            <w:tcW w:w="988" w:type="dxa"/>
          </w:tcPr>
          <w:p w14:paraId="4B9230E6" w14:textId="77777777" w:rsidR="006B258A" w:rsidRPr="00774337" w:rsidRDefault="006B258A" w:rsidP="00774337">
            <w:pPr>
              <w:spacing w:after="0" w:line="240" w:lineRule="auto"/>
              <w:jc w:val="center"/>
            </w:pPr>
          </w:p>
        </w:tc>
        <w:tc>
          <w:tcPr>
            <w:tcW w:w="847" w:type="dxa"/>
          </w:tcPr>
          <w:p w14:paraId="426AD1BA" w14:textId="77777777" w:rsidR="006B258A" w:rsidRPr="00774337" w:rsidRDefault="006B258A" w:rsidP="00774337">
            <w:pPr>
              <w:spacing w:after="0" w:line="240" w:lineRule="auto"/>
              <w:jc w:val="center"/>
            </w:pPr>
          </w:p>
        </w:tc>
        <w:tc>
          <w:tcPr>
            <w:tcW w:w="1120" w:type="dxa"/>
          </w:tcPr>
          <w:p w14:paraId="16FCB52C" w14:textId="77777777" w:rsidR="00595FC4" w:rsidRPr="00774337" w:rsidRDefault="00595FC4" w:rsidP="00E27395">
            <w:pPr>
              <w:spacing w:after="0" w:line="240" w:lineRule="auto"/>
            </w:pPr>
          </w:p>
        </w:tc>
        <w:tc>
          <w:tcPr>
            <w:tcW w:w="996" w:type="dxa"/>
          </w:tcPr>
          <w:p w14:paraId="77BF2256" w14:textId="77777777" w:rsidR="006B258A" w:rsidRPr="00774337" w:rsidRDefault="006B258A" w:rsidP="00774337">
            <w:pPr>
              <w:spacing w:after="0" w:line="240" w:lineRule="auto"/>
              <w:jc w:val="center"/>
            </w:pPr>
          </w:p>
        </w:tc>
        <w:tc>
          <w:tcPr>
            <w:tcW w:w="1446" w:type="dxa"/>
          </w:tcPr>
          <w:p w14:paraId="7A9536C6" w14:textId="77777777" w:rsidR="006B258A" w:rsidRPr="00774337" w:rsidRDefault="006B258A" w:rsidP="00774337">
            <w:pPr>
              <w:spacing w:after="0" w:line="240" w:lineRule="auto"/>
              <w:jc w:val="center"/>
            </w:pPr>
          </w:p>
        </w:tc>
        <w:tc>
          <w:tcPr>
            <w:tcW w:w="1528" w:type="dxa"/>
          </w:tcPr>
          <w:p w14:paraId="49633BBF" w14:textId="77777777" w:rsidR="006B258A" w:rsidRPr="00774337" w:rsidRDefault="006B258A" w:rsidP="00E27395">
            <w:pPr>
              <w:spacing w:after="0" w:line="240" w:lineRule="auto"/>
              <w:jc w:val="center"/>
            </w:pPr>
          </w:p>
        </w:tc>
        <w:tc>
          <w:tcPr>
            <w:tcW w:w="1158" w:type="dxa"/>
          </w:tcPr>
          <w:p w14:paraId="7EF7E4ED" w14:textId="77777777" w:rsidR="006B258A" w:rsidRPr="00774337" w:rsidRDefault="006B258A" w:rsidP="00774337">
            <w:pPr>
              <w:spacing w:after="0" w:line="240" w:lineRule="auto"/>
              <w:jc w:val="center"/>
            </w:pPr>
          </w:p>
        </w:tc>
      </w:tr>
      <w:tr w:rsidR="00595FC4" w:rsidRPr="00774337" w14:paraId="0D280B8E" w14:textId="77777777" w:rsidTr="00774337">
        <w:tc>
          <w:tcPr>
            <w:tcW w:w="9060" w:type="dxa"/>
            <w:gridSpan w:val="8"/>
            <w:shd w:val="clear" w:color="auto" w:fill="F2F2F2"/>
          </w:tcPr>
          <w:p w14:paraId="7E18815F" w14:textId="77777777" w:rsidR="00595FC4" w:rsidRPr="00774337" w:rsidRDefault="00595FC4" w:rsidP="00774337">
            <w:pPr>
              <w:spacing w:after="0" w:line="240" w:lineRule="auto"/>
              <w:jc w:val="center"/>
              <w:rPr>
                <w:b/>
                <w:bCs/>
              </w:rPr>
            </w:pPr>
            <w:r w:rsidRPr="00774337">
              <w:rPr>
                <w:b/>
                <w:bCs/>
              </w:rPr>
              <w:t xml:space="preserve">DEUXIEME </w:t>
            </w:r>
            <w:r w:rsidR="00A54588" w:rsidRPr="00774337">
              <w:rPr>
                <w:b/>
                <w:bCs/>
              </w:rPr>
              <w:t>CONTROLE DE CONNAISSANCES</w:t>
            </w:r>
          </w:p>
        </w:tc>
      </w:tr>
      <w:tr w:rsidR="00897F09" w:rsidRPr="00774337" w14:paraId="2D3BD894" w14:textId="77777777" w:rsidTr="00E27395">
        <w:tc>
          <w:tcPr>
            <w:tcW w:w="977" w:type="dxa"/>
            <w:vAlign w:val="center"/>
          </w:tcPr>
          <w:p w14:paraId="54500BBE" w14:textId="77777777" w:rsidR="00595FC4" w:rsidRPr="00774337" w:rsidRDefault="00595FC4" w:rsidP="00774337">
            <w:pPr>
              <w:spacing w:after="0" w:line="240" w:lineRule="auto"/>
              <w:jc w:val="center"/>
            </w:pPr>
            <w:r w:rsidRPr="00774337">
              <w:t>Jour</w:t>
            </w:r>
          </w:p>
        </w:tc>
        <w:tc>
          <w:tcPr>
            <w:tcW w:w="988" w:type="dxa"/>
            <w:vAlign w:val="center"/>
          </w:tcPr>
          <w:p w14:paraId="1DDF6AF7" w14:textId="77777777" w:rsidR="00595FC4" w:rsidRPr="00774337" w:rsidRDefault="00595FC4" w:rsidP="00774337">
            <w:pPr>
              <w:spacing w:after="0" w:line="240" w:lineRule="auto"/>
              <w:jc w:val="center"/>
            </w:pPr>
            <w:r w:rsidRPr="00774337">
              <w:t>Séance</w:t>
            </w:r>
          </w:p>
        </w:tc>
        <w:tc>
          <w:tcPr>
            <w:tcW w:w="847" w:type="dxa"/>
            <w:vAlign w:val="center"/>
          </w:tcPr>
          <w:p w14:paraId="1F1751A3" w14:textId="77777777" w:rsidR="00595FC4" w:rsidRPr="00774337" w:rsidRDefault="00595FC4" w:rsidP="00774337">
            <w:pPr>
              <w:spacing w:after="0" w:line="240" w:lineRule="auto"/>
              <w:jc w:val="center"/>
            </w:pPr>
            <w:r w:rsidRPr="00774337">
              <w:t>Durée</w:t>
            </w:r>
          </w:p>
        </w:tc>
        <w:tc>
          <w:tcPr>
            <w:tcW w:w="1120" w:type="dxa"/>
            <w:vAlign w:val="center"/>
          </w:tcPr>
          <w:p w14:paraId="5CA38DC4" w14:textId="77777777" w:rsidR="00595FC4" w:rsidRPr="00774337" w:rsidRDefault="00595FC4" w:rsidP="00774337">
            <w:pPr>
              <w:spacing w:after="0" w:line="240" w:lineRule="auto"/>
              <w:jc w:val="center"/>
            </w:pPr>
            <w:r w:rsidRPr="00774337">
              <w:t>Type</w:t>
            </w:r>
            <w:r w:rsidR="0061109B" w:rsidRPr="00774337">
              <w:t xml:space="preserve"> (1)</w:t>
            </w:r>
          </w:p>
        </w:tc>
        <w:tc>
          <w:tcPr>
            <w:tcW w:w="996" w:type="dxa"/>
            <w:vAlign w:val="center"/>
          </w:tcPr>
          <w:p w14:paraId="098270D9" w14:textId="77777777" w:rsidR="00595FC4" w:rsidRPr="00774337" w:rsidRDefault="00595FC4" w:rsidP="00774337">
            <w:pPr>
              <w:spacing w:after="0" w:line="240" w:lineRule="auto"/>
              <w:jc w:val="center"/>
            </w:pPr>
            <w:r w:rsidRPr="00774337">
              <w:t>Doc autorisé </w:t>
            </w:r>
            <w:r w:rsidR="0061109B" w:rsidRPr="00774337">
              <w:t>(Oui, Non)</w:t>
            </w:r>
          </w:p>
        </w:tc>
        <w:tc>
          <w:tcPr>
            <w:tcW w:w="1446" w:type="dxa"/>
            <w:vAlign w:val="center"/>
          </w:tcPr>
          <w:p w14:paraId="6C2FE3BC" w14:textId="77777777" w:rsidR="00595FC4" w:rsidRPr="00774337" w:rsidRDefault="00595FC4" w:rsidP="00774337">
            <w:pPr>
              <w:spacing w:after="0" w:line="240" w:lineRule="auto"/>
              <w:jc w:val="center"/>
            </w:pPr>
            <w:r w:rsidRPr="00774337">
              <w:t>Barème</w:t>
            </w:r>
          </w:p>
        </w:tc>
        <w:tc>
          <w:tcPr>
            <w:tcW w:w="1528" w:type="dxa"/>
            <w:vAlign w:val="center"/>
          </w:tcPr>
          <w:p w14:paraId="04409844" w14:textId="77777777" w:rsidR="00595FC4" w:rsidRPr="00774337" w:rsidRDefault="00595FC4" w:rsidP="00774337">
            <w:pPr>
              <w:spacing w:after="0" w:line="240" w:lineRule="auto"/>
              <w:jc w:val="center"/>
            </w:pPr>
            <w:r w:rsidRPr="00774337">
              <w:t>Echange après évaluation</w:t>
            </w:r>
          </w:p>
          <w:p w14:paraId="3D1E0AA5" w14:textId="77777777" w:rsidR="00595FC4" w:rsidRPr="00774337" w:rsidRDefault="00595FC4" w:rsidP="00774337">
            <w:pPr>
              <w:spacing w:after="0" w:line="240" w:lineRule="auto"/>
              <w:jc w:val="center"/>
            </w:pPr>
            <w:r w:rsidRPr="00774337">
              <w:t>(</w:t>
            </w:r>
            <w:r w:rsidR="00897F09" w:rsidRPr="00774337">
              <w:t>date c</w:t>
            </w:r>
            <w:r w:rsidRPr="00774337">
              <w:t>onsultation copie</w:t>
            </w:r>
            <w:r w:rsidR="00EB5CDD" w:rsidRPr="00774337">
              <w:t>s</w:t>
            </w:r>
            <w:r w:rsidRPr="00774337">
              <w:t>)</w:t>
            </w:r>
          </w:p>
        </w:tc>
        <w:tc>
          <w:tcPr>
            <w:tcW w:w="1158" w:type="dxa"/>
            <w:vAlign w:val="center"/>
          </w:tcPr>
          <w:p w14:paraId="448B40A5" w14:textId="77777777" w:rsidR="00595FC4" w:rsidRPr="00774337" w:rsidRDefault="00595FC4" w:rsidP="00774337">
            <w:pPr>
              <w:spacing w:after="0" w:line="240" w:lineRule="auto"/>
              <w:jc w:val="center"/>
            </w:pPr>
            <w:r w:rsidRPr="00774337">
              <w:t>Critères évaluation</w:t>
            </w:r>
            <w:r w:rsidR="0061109B" w:rsidRPr="00774337">
              <w:t xml:space="preserve"> (2)</w:t>
            </w:r>
          </w:p>
        </w:tc>
      </w:tr>
      <w:tr w:rsidR="00595FC4" w:rsidRPr="00774337" w14:paraId="181A7D43" w14:textId="77777777" w:rsidTr="00E27395">
        <w:tc>
          <w:tcPr>
            <w:tcW w:w="977" w:type="dxa"/>
          </w:tcPr>
          <w:p w14:paraId="6BF0690D" w14:textId="77777777" w:rsidR="00595FC4" w:rsidRPr="00774337" w:rsidRDefault="00595FC4" w:rsidP="00774337">
            <w:pPr>
              <w:spacing w:after="0" w:line="240" w:lineRule="auto"/>
              <w:jc w:val="center"/>
            </w:pPr>
          </w:p>
        </w:tc>
        <w:tc>
          <w:tcPr>
            <w:tcW w:w="988" w:type="dxa"/>
          </w:tcPr>
          <w:p w14:paraId="00FAF5E9" w14:textId="77777777" w:rsidR="00595FC4" w:rsidRPr="00774337" w:rsidRDefault="00595FC4" w:rsidP="00774337">
            <w:pPr>
              <w:spacing w:after="0" w:line="240" w:lineRule="auto"/>
              <w:jc w:val="center"/>
            </w:pPr>
          </w:p>
        </w:tc>
        <w:tc>
          <w:tcPr>
            <w:tcW w:w="847" w:type="dxa"/>
          </w:tcPr>
          <w:p w14:paraId="36B8AB8F" w14:textId="77777777" w:rsidR="00595FC4" w:rsidRPr="00774337" w:rsidRDefault="00595FC4" w:rsidP="00774337">
            <w:pPr>
              <w:spacing w:after="0" w:line="240" w:lineRule="auto"/>
              <w:jc w:val="center"/>
            </w:pPr>
          </w:p>
        </w:tc>
        <w:tc>
          <w:tcPr>
            <w:tcW w:w="1120" w:type="dxa"/>
          </w:tcPr>
          <w:p w14:paraId="659A6477" w14:textId="77777777" w:rsidR="00595FC4" w:rsidRPr="00774337" w:rsidRDefault="00595FC4" w:rsidP="00774337">
            <w:pPr>
              <w:spacing w:after="0" w:line="240" w:lineRule="auto"/>
              <w:jc w:val="center"/>
            </w:pPr>
          </w:p>
        </w:tc>
        <w:tc>
          <w:tcPr>
            <w:tcW w:w="996" w:type="dxa"/>
          </w:tcPr>
          <w:p w14:paraId="6F0D1486" w14:textId="77777777" w:rsidR="00595FC4" w:rsidRPr="00774337" w:rsidRDefault="00595FC4" w:rsidP="00774337">
            <w:pPr>
              <w:spacing w:after="0" w:line="240" w:lineRule="auto"/>
              <w:jc w:val="center"/>
            </w:pPr>
          </w:p>
        </w:tc>
        <w:tc>
          <w:tcPr>
            <w:tcW w:w="1446" w:type="dxa"/>
          </w:tcPr>
          <w:p w14:paraId="63D95D13" w14:textId="77777777" w:rsidR="00595FC4" w:rsidRPr="00774337" w:rsidRDefault="00595FC4" w:rsidP="00E27395">
            <w:pPr>
              <w:spacing w:after="0" w:line="240" w:lineRule="auto"/>
            </w:pPr>
          </w:p>
        </w:tc>
        <w:tc>
          <w:tcPr>
            <w:tcW w:w="1528" w:type="dxa"/>
          </w:tcPr>
          <w:p w14:paraId="24D4A09C" w14:textId="77777777" w:rsidR="00595FC4" w:rsidRPr="00774337" w:rsidRDefault="00595FC4" w:rsidP="00774337">
            <w:pPr>
              <w:spacing w:after="0" w:line="240" w:lineRule="auto"/>
              <w:jc w:val="center"/>
            </w:pPr>
          </w:p>
        </w:tc>
        <w:tc>
          <w:tcPr>
            <w:tcW w:w="1158" w:type="dxa"/>
          </w:tcPr>
          <w:p w14:paraId="0C223A12" w14:textId="77777777" w:rsidR="00595FC4" w:rsidRPr="00774337" w:rsidRDefault="00595FC4" w:rsidP="00774337">
            <w:pPr>
              <w:spacing w:after="0" w:line="240" w:lineRule="auto"/>
              <w:jc w:val="center"/>
            </w:pPr>
          </w:p>
        </w:tc>
      </w:tr>
    </w:tbl>
    <w:p w14:paraId="4B443A12" w14:textId="77777777" w:rsidR="00897F09" w:rsidRDefault="006B258A" w:rsidP="00AC718F">
      <w:pPr>
        <w:pStyle w:val="ListParagraph"/>
        <w:numPr>
          <w:ilvl w:val="0"/>
          <w:numId w:val="16"/>
        </w:numPr>
      </w:pPr>
      <w:r>
        <w:t xml:space="preserve">Type : </w:t>
      </w:r>
      <w:r w:rsidR="00AC718F">
        <w:t>E=</w:t>
      </w:r>
      <w:r>
        <w:t xml:space="preserve">écrit, </w:t>
      </w:r>
      <w:r w:rsidR="00AC718F">
        <w:t>EI=</w:t>
      </w:r>
      <w:r>
        <w:t xml:space="preserve">exposé individuel, </w:t>
      </w:r>
      <w:r w:rsidR="00AC718F">
        <w:t>EC=</w:t>
      </w:r>
      <w:r>
        <w:t xml:space="preserve">exposé en classe, </w:t>
      </w:r>
      <w:r w:rsidR="00AC718F">
        <w:t>EX=</w:t>
      </w:r>
      <w:r>
        <w:t xml:space="preserve">expérimentation, </w:t>
      </w:r>
      <w:r w:rsidR="00AC718F">
        <w:t>QCM</w:t>
      </w:r>
    </w:p>
    <w:p w14:paraId="1374B05D" w14:textId="77777777" w:rsidR="001D1D3B" w:rsidRDefault="00F70E1D" w:rsidP="00AC718F">
      <w:pPr>
        <w:pStyle w:val="ListParagraph"/>
        <w:numPr>
          <w:ilvl w:val="0"/>
          <w:numId w:val="16"/>
        </w:numPr>
      </w:pPr>
      <w:r>
        <w:t>Critères</w:t>
      </w:r>
      <w:r w:rsidR="001D1D3B">
        <w:t xml:space="preserve"> évaluation</w:t>
      </w:r>
      <w:proofErr w:type="gramStart"/>
      <w:r w:rsidR="001D1D3B">
        <w:t> :</w:t>
      </w:r>
      <w:r w:rsidR="00AC718F">
        <w:t>A</w:t>
      </w:r>
      <w:proofErr w:type="gramEnd"/>
      <w:r w:rsidR="00AC718F">
        <w:t>=</w:t>
      </w:r>
      <w:r w:rsidR="001D1D3B">
        <w:t>Analyse</w:t>
      </w:r>
      <w:r w:rsidR="006B258A">
        <w:t xml:space="preserve">, </w:t>
      </w:r>
      <w:r w:rsidR="00AC718F">
        <w:t>S=</w:t>
      </w:r>
      <w:proofErr w:type="spellStart"/>
      <w:r w:rsidR="001D1D3B">
        <w:t>synthèse</w:t>
      </w:r>
      <w:r w:rsidR="006B258A">
        <w:t>,</w:t>
      </w:r>
      <w:r w:rsidR="00AC718F">
        <w:t>AR</w:t>
      </w:r>
      <w:proofErr w:type="spellEnd"/>
      <w:r w:rsidR="00AC718F">
        <w:t>=</w:t>
      </w:r>
      <w:r w:rsidR="001D1D3B">
        <w:t>argumentation</w:t>
      </w:r>
      <w:r w:rsidR="006B258A">
        <w:t xml:space="preserve">, </w:t>
      </w:r>
      <w:r w:rsidR="00AC718F">
        <w:t>D=</w:t>
      </w:r>
      <w:r w:rsidR="006B258A">
        <w:t xml:space="preserve">démarche, </w:t>
      </w:r>
      <w:r w:rsidR="00AC718F">
        <w:t>R=résultats</w:t>
      </w:r>
    </w:p>
    <w:p w14:paraId="7E9EA1DE" w14:textId="77777777" w:rsidR="001D1D3B" w:rsidRDefault="001D1D3B" w:rsidP="00D144D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6938"/>
      </w:tblGrid>
      <w:tr w:rsidR="00D144DB" w:rsidRPr="00774337" w14:paraId="00AE4C3D" w14:textId="77777777" w:rsidTr="00774337">
        <w:tc>
          <w:tcPr>
            <w:tcW w:w="9060" w:type="dxa"/>
            <w:gridSpan w:val="2"/>
            <w:shd w:val="clear" w:color="auto" w:fill="F2F2F2"/>
          </w:tcPr>
          <w:p w14:paraId="26B4C9CC" w14:textId="77777777" w:rsidR="00D144DB" w:rsidRPr="00774337" w:rsidRDefault="00D144DB" w:rsidP="00774337">
            <w:pPr>
              <w:spacing w:after="0" w:line="240" w:lineRule="auto"/>
              <w:jc w:val="center"/>
              <w:rPr>
                <w:b/>
                <w:bCs/>
              </w:rPr>
            </w:pPr>
            <w:r w:rsidRPr="00774337">
              <w:rPr>
                <w:b/>
                <w:bCs/>
              </w:rPr>
              <w:t>EQUIPEMENTS ET MATERIELS UTILISES</w:t>
            </w:r>
          </w:p>
        </w:tc>
      </w:tr>
      <w:tr w:rsidR="0042399D" w:rsidRPr="00774337" w14:paraId="4E0AD074" w14:textId="77777777" w:rsidTr="00774337">
        <w:tc>
          <w:tcPr>
            <w:tcW w:w="2122" w:type="dxa"/>
            <w:shd w:val="clear" w:color="auto" w:fill="F2F2F2"/>
          </w:tcPr>
          <w:p w14:paraId="39AF6B52" w14:textId="77777777" w:rsidR="0042399D" w:rsidRPr="00774337" w:rsidRDefault="0042399D" w:rsidP="00774337">
            <w:pPr>
              <w:spacing w:after="0" w:line="240" w:lineRule="auto"/>
            </w:pPr>
            <w:r w:rsidRPr="00774337">
              <w:t>Adresses Plateformes</w:t>
            </w:r>
          </w:p>
        </w:tc>
        <w:tc>
          <w:tcPr>
            <w:tcW w:w="6938" w:type="dxa"/>
          </w:tcPr>
          <w:p w14:paraId="19B4F43F" w14:textId="77777777" w:rsidR="0042399D" w:rsidRPr="00774337" w:rsidRDefault="0042399D" w:rsidP="00774337">
            <w:pPr>
              <w:spacing w:after="0" w:line="240" w:lineRule="auto"/>
            </w:pPr>
          </w:p>
        </w:tc>
      </w:tr>
      <w:tr w:rsidR="0042399D" w:rsidRPr="00774337" w14:paraId="6BBA2979" w14:textId="77777777" w:rsidTr="00774337">
        <w:tc>
          <w:tcPr>
            <w:tcW w:w="2122" w:type="dxa"/>
            <w:shd w:val="clear" w:color="auto" w:fill="F2F2F2"/>
          </w:tcPr>
          <w:p w14:paraId="0FEBDB7E" w14:textId="77777777" w:rsidR="0042399D" w:rsidRPr="00774337" w:rsidRDefault="0042399D" w:rsidP="00774337">
            <w:pPr>
              <w:spacing w:after="0" w:line="240" w:lineRule="auto"/>
            </w:pPr>
            <w:r w:rsidRPr="00774337">
              <w:t>Noms Applications (Web, réseau local)</w:t>
            </w:r>
          </w:p>
        </w:tc>
        <w:tc>
          <w:tcPr>
            <w:tcW w:w="6938" w:type="dxa"/>
          </w:tcPr>
          <w:p w14:paraId="66503315" w14:textId="77777777" w:rsidR="0042399D" w:rsidRPr="00774337" w:rsidRDefault="0042399D" w:rsidP="00774337">
            <w:pPr>
              <w:spacing w:after="0" w:line="240" w:lineRule="auto"/>
            </w:pPr>
          </w:p>
          <w:p w14:paraId="2DC4A351" w14:textId="77777777" w:rsidR="0042399D" w:rsidRPr="00774337" w:rsidRDefault="0042399D" w:rsidP="00774337">
            <w:pPr>
              <w:spacing w:after="0" w:line="240" w:lineRule="auto"/>
            </w:pPr>
          </w:p>
        </w:tc>
      </w:tr>
      <w:tr w:rsidR="0042399D" w:rsidRPr="00774337" w14:paraId="52CA0378" w14:textId="77777777" w:rsidTr="00774337">
        <w:tc>
          <w:tcPr>
            <w:tcW w:w="2122" w:type="dxa"/>
            <w:shd w:val="clear" w:color="auto" w:fill="F2F2F2"/>
          </w:tcPr>
          <w:p w14:paraId="5FD5F8FF" w14:textId="77777777" w:rsidR="0042399D" w:rsidRPr="00774337" w:rsidRDefault="0042399D" w:rsidP="00774337">
            <w:pPr>
              <w:spacing w:after="0" w:line="240" w:lineRule="auto"/>
            </w:pPr>
            <w:r w:rsidRPr="00774337">
              <w:t xml:space="preserve">Polycopiés </w:t>
            </w:r>
          </w:p>
        </w:tc>
        <w:tc>
          <w:tcPr>
            <w:tcW w:w="6938" w:type="dxa"/>
          </w:tcPr>
          <w:p w14:paraId="2EBE3A29" w14:textId="3803BB2A" w:rsidR="00606FA1" w:rsidRPr="00774337" w:rsidRDefault="001B7323" w:rsidP="00774337">
            <w:pPr>
              <w:spacing w:after="0" w:line="240" w:lineRule="auto"/>
            </w:pPr>
            <w:r>
              <w:t>PDF</w:t>
            </w:r>
          </w:p>
        </w:tc>
      </w:tr>
      <w:tr w:rsidR="0042399D" w:rsidRPr="00774337" w14:paraId="0452B3F3" w14:textId="77777777" w:rsidTr="00774337">
        <w:tc>
          <w:tcPr>
            <w:tcW w:w="2122" w:type="dxa"/>
            <w:shd w:val="clear" w:color="auto" w:fill="F2F2F2"/>
          </w:tcPr>
          <w:p w14:paraId="2AF404DC" w14:textId="77777777" w:rsidR="0042399D" w:rsidRPr="00774337" w:rsidRDefault="0042399D" w:rsidP="00774337">
            <w:pPr>
              <w:spacing w:after="0" w:line="240" w:lineRule="auto"/>
            </w:pPr>
            <w:r w:rsidRPr="00774337">
              <w:t>Matériels de laboratoires</w:t>
            </w:r>
          </w:p>
        </w:tc>
        <w:tc>
          <w:tcPr>
            <w:tcW w:w="6938" w:type="dxa"/>
          </w:tcPr>
          <w:p w14:paraId="4312C8D9" w14:textId="77EF5305" w:rsidR="001B7323" w:rsidRDefault="001B7323" w:rsidP="001B7323">
            <w:pPr>
              <w:pStyle w:val="Default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pH</w:t>
            </w:r>
            <w:proofErr w:type="gramEnd"/>
            <w:r>
              <w:rPr>
                <w:sz w:val="20"/>
                <w:szCs w:val="20"/>
              </w:rPr>
              <w:t xml:space="preserve"> mètre , </w:t>
            </w:r>
            <w:r w:rsidRPr="001B7323">
              <w:rPr>
                <w:sz w:val="20"/>
                <w:szCs w:val="20"/>
              </w:rPr>
              <w:t>Spectrophotomètre visible</w:t>
            </w:r>
            <w:r>
              <w:rPr>
                <w:sz w:val="20"/>
                <w:szCs w:val="20"/>
              </w:rPr>
              <w:t xml:space="preserve">, </w:t>
            </w:r>
            <w:r w:rsidRPr="001B7323">
              <w:rPr>
                <w:sz w:val="20"/>
                <w:szCs w:val="20"/>
              </w:rPr>
              <w:t>Centrifugeuse réfrigérée</w:t>
            </w:r>
            <w:r>
              <w:rPr>
                <w:sz w:val="20"/>
                <w:szCs w:val="20"/>
              </w:rPr>
              <w:t xml:space="preserve">, </w:t>
            </w:r>
            <w:r w:rsidRPr="001B7323">
              <w:rPr>
                <w:sz w:val="20"/>
                <w:szCs w:val="20"/>
              </w:rPr>
              <w:t>Réfrigérateur de laboratoire</w:t>
            </w:r>
            <w:r>
              <w:rPr>
                <w:sz w:val="20"/>
                <w:szCs w:val="20"/>
              </w:rPr>
              <w:t xml:space="preserve">, </w:t>
            </w:r>
            <w:r w:rsidR="003F5482" w:rsidRPr="003F5482">
              <w:rPr>
                <w:sz w:val="20"/>
                <w:szCs w:val="20"/>
              </w:rPr>
              <w:t>Centrifugeuse de paillasse</w:t>
            </w:r>
            <w:r w:rsidR="003F5482">
              <w:rPr>
                <w:sz w:val="20"/>
                <w:szCs w:val="20"/>
              </w:rPr>
              <w:t xml:space="preserve">, </w:t>
            </w:r>
            <w:r w:rsidR="003F5482" w:rsidRPr="003F5482">
              <w:rPr>
                <w:sz w:val="20"/>
                <w:szCs w:val="20"/>
              </w:rPr>
              <w:t>Bain marie</w:t>
            </w:r>
            <w:r w:rsidR="003F5482">
              <w:rPr>
                <w:sz w:val="20"/>
                <w:szCs w:val="20"/>
              </w:rPr>
              <w:t xml:space="preserve">, </w:t>
            </w:r>
            <w:r w:rsidR="003F5482" w:rsidRPr="003F5482">
              <w:rPr>
                <w:sz w:val="20"/>
                <w:szCs w:val="20"/>
              </w:rPr>
              <w:t>Balance de précision</w:t>
            </w:r>
            <w:r w:rsidR="003F5482">
              <w:rPr>
                <w:sz w:val="20"/>
                <w:szCs w:val="20"/>
              </w:rPr>
              <w:t xml:space="preserve">, </w:t>
            </w:r>
            <w:r w:rsidR="003F5482" w:rsidRPr="003F5482">
              <w:rPr>
                <w:sz w:val="20"/>
                <w:szCs w:val="20"/>
              </w:rPr>
              <w:t>Bain-marie agite</w:t>
            </w:r>
          </w:p>
          <w:p w14:paraId="6E6B45D5" w14:textId="6A006E6F" w:rsidR="0042399D" w:rsidRPr="00774337" w:rsidRDefault="0042399D" w:rsidP="00774337">
            <w:pPr>
              <w:spacing w:after="0" w:line="240" w:lineRule="auto"/>
            </w:pPr>
          </w:p>
          <w:p w14:paraId="2462FB62" w14:textId="77777777" w:rsidR="00606FA1" w:rsidRPr="00774337" w:rsidRDefault="00606FA1" w:rsidP="00774337">
            <w:pPr>
              <w:spacing w:after="0" w:line="240" w:lineRule="auto"/>
            </w:pPr>
          </w:p>
        </w:tc>
      </w:tr>
      <w:tr w:rsidR="0042399D" w:rsidRPr="00774337" w14:paraId="4102BFAF" w14:textId="77777777" w:rsidTr="00774337">
        <w:tc>
          <w:tcPr>
            <w:tcW w:w="2122" w:type="dxa"/>
            <w:shd w:val="clear" w:color="auto" w:fill="F2F2F2"/>
          </w:tcPr>
          <w:p w14:paraId="73CE207B" w14:textId="77777777" w:rsidR="0042399D" w:rsidRPr="00774337" w:rsidRDefault="0042399D" w:rsidP="00774337">
            <w:pPr>
              <w:spacing w:after="0" w:line="240" w:lineRule="auto"/>
            </w:pPr>
            <w:r w:rsidRPr="00774337">
              <w:t>Matériels de protection</w:t>
            </w:r>
          </w:p>
        </w:tc>
        <w:tc>
          <w:tcPr>
            <w:tcW w:w="6938" w:type="dxa"/>
          </w:tcPr>
          <w:p w14:paraId="45C0F928" w14:textId="77777777" w:rsidR="0042399D" w:rsidRPr="00774337" w:rsidRDefault="0042399D" w:rsidP="00774337">
            <w:pPr>
              <w:spacing w:after="0" w:line="240" w:lineRule="auto"/>
            </w:pPr>
          </w:p>
          <w:p w14:paraId="172351B8" w14:textId="77777777" w:rsidR="00606FA1" w:rsidRPr="00774337" w:rsidRDefault="00606FA1" w:rsidP="00774337">
            <w:pPr>
              <w:spacing w:after="0" w:line="240" w:lineRule="auto"/>
            </w:pPr>
          </w:p>
        </w:tc>
      </w:tr>
      <w:tr w:rsidR="0042399D" w:rsidRPr="00774337" w14:paraId="52998287" w14:textId="77777777" w:rsidTr="00774337">
        <w:tc>
          <w:tcPr>
            <w:tcW w:w="2122" w:type="dxa"/>
            <w:shd w:val="clear" w:color="auto" w:fill="F2F2F2"/>
          </w:tcPr>
          <w:p w14:paraId="21806D20" w14:textId="77777777" w:rsidR="0042399D" w:rsidRPr="00774337" w:rsidRDefault="0042399D" w:rsidP="00774337">
            <w:pPr>
              <w:spacing w:after="0" w:line="240" w:lineRule="auto"/>
            </w:pPr>
            <w:r w:rsidRPr="00774337">
              <w:lastRenderedPageBreak/>
              <w:t>Matériels de sorties sur le terrain</w:t>
            </w:r>
          </w:p>
        </w:tc>
        <w:tc>
          <w:tcPr>
            <w:tcW w:w="6938" w:type="dxa"/>
          </w:tcPr>
          <w:p w14:paraId="56E72237" w14:textId="77777777" w:rsidR="0042399D" w:rsidRPr="00774337" w:rsidRDefault="0042399D" w:rsidP="00774337">
            <w:pPr>
              <w:spacing w:after="0" w:line="240" w:lineRule="auto"/>
            </w:pPr>
          </w:p>
          <w:p w14:paraId="7C187DA8" w14:textId="77777777" w:rsidR="00606FA1" w:rsidRPr="00774337" w:rsidRDefault="00606FA1" w:rsidP="00774337">
            <w:pPr>
              <w:spacing w:after="0" w:line="240" w:lineRule="auto"/>
            </w:pPr>
          </w:p>
        </w:tc>
      </w:tr>
    </w:tbl>
    <w:p w14:paraId="66314F7B" w14:textId="77777777" w:rsidR="00D144DB" w:rsidRDefault="00D144DB" w:rsidP="00D144DB"/>
    <w:p w14:paraId="0CC304BE" w14:textId="77777777" w:rsidR="007E39E8" w:rsidRDefault="007E39E8" w:rsidP="00D144DB"/>
    <w:p w14:paraId="3099A572" w14:textId="77777777" w:rsidR="007E39E8" w:rsidRDefault="007E39E8" w:rsidP="00D144DB"/>
    <w:p w14:paraId="116CD7A4" w14:textId="77777777" w:rsidR="007E39E8" w:rsidRDefault="007E39E8" w:rsidP="00D144DB"/>
    <w:p w14:paraId="17995E29" w14:textId="77777777" w:rsidR="007E39E8" w:rsidRDefault="007E39E8" w:rsidP="00D144DB"/>
    <w:p w14:paraId="71BE0B7B" w14:textId="77777777" w:rsidR="007E39E8" w:rsidRDefault="007E39E8" w:rsidP="00D144D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9"/>
        <w:gridCol w:w="6371"/>
      </w:tblGrid>
      <w:tr w:rsidR="002D07C3" w:rsidRPr="00774337" w14:paraId="6ED0CB67" w14:textId="77777777" w:rsidTr="00774337">
        <w:tc>
          <w:tcPr>
            <w:tcW w:w="9060" w:type="dxa"/>
            <w:gridSpan w:val="2"/>
            <w:shd w:val="clear" w:color="auto" w:fill="F2F2F2"/>
          </w:tcPr>
          <w:p w14:paraId="22CB5D8E" w14:textId="77777777" w:rsidR="002D07C3" w:rsidRPr="00774337" w:rsidRDefault="002D07C3" w:rsidP="00774337">
            <w:pPr>
              <w:spacing w:after="0" w:line="240" w:lineRule="auto"/>
              <w:jc w:val="center"/>
              <w:rPr>
                <w:b/>
                <w:bCs/>
              </w:rPr>
            </w:pPr>
            <w:r w:rsidRPr="00774337">
              <w:rPr>
                <w:b/>
                <w:bCs/>
              </w:rPr>
              <w:t>LES ATTENTES</w:t>
            </w:r>
          </w:p>
        </w:tc>
      </w:tr>
      <w:tr w:rsidR="00673AFF" w:rsidRPr="00774337" w14:paraId="4EA2D4A6" w14:textId="77777777" w:rsidTr="00774337">
        <w:tc>
          <w:tcPr>
            <w:tcW w:w="2689" w:type="dxa"/>
            <w:vAlign w:val="center"/>
          </w:tcPr>
          <w:p w14:paraId="5B181ECF" w14:textId="77777777" w:rsidR="00673AFF" w:rsidRPr="00774337" w:rsidRDefault="00673AFF" w:rsidP="00774337">
            <w:pPr>
              <w:spacing w:after="0" w:line="240" w:lineRule="auto"/>
              <w:jc w:val="center"/>
            </w:pPr>
            <w:r w:rsidRPr="00774337">
              <w:t>Attendues des étudiants (Participation-implication)</w:t>
            </w:r>
          </w:p>
        </w:tc>
        <w:tc>
          <w:tcPr>
            <w:tcW w:w="6371" w:type="dxa"/>
          </w:tcPr>
          <w:p w14:paraId="4762D6B9" w14:textId="77777777" w:rsidR="00673AFF" w:rsidRPr="00774337" w:rsidRDefault="00673AFF" w:rsidP="00774337">
            <w:pPr>
              <w:spacing w:after="0" w:line="240" w:lineRule="auto"/>
            </w:pPr>
          </w:p>
          <w:p w14:paraId="35D443C9" w14:textId="77777777" w:rsidR="00673AFF" w:rsidRPr="00774337" w:rsidRDefault="00673AFF" w:rsidP="00774337">
            <w:pPr>
              <w:spacing w:after="0" w:line="240" w:lineRule="auto"/>
            </w:pPr>
          </w:p>
          <w:p w14:paraId="2B3941EC" w14:textId="77777777" w:rsidR="00673AFF" w:rsidRPr="00774337" w:rsidRDefault="00673AFF" w:rsidP="00774337">
            <w:pPr>
              <w:spacing w:after="0" w:line="240" w:lineRule="auto"/>
            </w:pPr>
          </w:p>
        </w:tc>
      </w:tr>
      <w:tr w:rsidR="00673AFF" w:rsidRPr="00774337" w14:paraId="5586F800" w14:textId="77777777" w:rsidTr="00774337">
        <w:tc>
          <w:tcPr>
            <w:tcW w:w="2689" w:type="dxa"/>
            <w:vAlign w:val="center"/>
          </w:tcPr>
          <w:p w14:paraId="57C4BCF2" w14:textId="77777777" w:rsidR="00673AFF" w:rsidRPr="00774337" w:rsidRDefault="00673AFF" w:rsidP="00774337">
            <w:pPr>
              <w:spacing w:after="0" w:line="240" w:lineRule="auto"/>
              <w:jc w:val="center"/>
            </w:pPr>
            <w:r w:rsidRPr="00774337">
              <w:t>Attentes de l’enseignant</w:t>
            </w:r>
          </w:p>
        </w:tc>
        <w:tc>
          <w:tcPr>
            <w:tcW w:w="6371" w:type="dxa"/>
          </w:tcPr>
          <w:p w14:paraId="3191652F" w14:textId="77777777" w:rsidR="00673AFF" w:rsidRPr="00774337" w:rsidRDefault="00673AFF" w:rsidP="00774337">
            <w:pPr>
              <w:spacing w:after="0" w:line="240" w:lineRule="auto"/>
            </w:pPr>
          </w:p>
          <w:p w14:paraId="31E38AAD" w14:textId="77777777" w:rsidR="00673AFF" w:rsidRPr="00774337" w:rsidRDefault="00673AFF" w:rsidP="00774337">
            <w:pPr>
              <w:spacing w:after="0" w:line="240" w:lineRule="auto"/>
            </w:pPr>
          </w:p>
          <w:p w14:paraId="014BD715" w14:textId="77777777" w:rsidR="00673AFF" w:rsidRPr="00774337" w:rsidRDefault="00673AFF" w:rsidP="00774337">
            <w:pPr>
              <w:spacing w:after="0" w:line="240" w:lineRule="auto"/>
            </w:pPr>
          </w:p>
        </w:tc>
      </w:tr>
    </w:tbl>
    <w:p w14:paraId="35E4FAC2" w14:textId="77777777" w:rsidR="00D144DB" w:rsidRDefault="00D144DB" w:rsidP="00D144D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9"/>
        <w:gridCol w:w="6371"/>
      </w:tblGrid>
      <w:tr w:rsidR="002D07C3" w:rsidRPr="00774337" w14:paraId="13FE2EE3" w14:textId="77777777" w:rsidTr="00774337">
        <w:tc>
          <w:tcPr>
            <w:tcW w:w="9060" w:type="dxa"/>
            <w:gridSpan w:val="2"/>
            <w:shd w:val="clear" w:color="auto" w:fill="F2F2F2"/>
          </w:tcPr>
          <w:p w14:paraId="2C74B2DA" w14:textId="77777777" w:rsidR="002D07C3" w:rsidRPr="00774337" w:rsidRDefault="002D07C3" w:rsidP="00774337">
            <w:pPr>
              <w:spacing w:after="0" w:line="240" w:lineRule="auto"/>
              <w:jc w:val="center"/>
              <w:rPr>
                <w:b/>
                <w:bCs/>
              </w:rPr>
            </w:pPr>
            <w:r w:rsidRPr="00774337">
              <w:rPr>
                <w:b/>
                <w:bCs/>
              </w:rPr>
              <w:t>BIBLIOGRAPHIE</w:t>
            </w:r>
          </w:p>
        </w:tc>
      </w:tr>
      <w:tr w:rsidR="004A3421" w:rsidRPr="00774337" w14:paraId="3A899699" w14:textId="77777777" w:rsidTr="00774337">
        <w:tc>
          <w:tcPr>
            <w:tcW w:w="2689" w:type="dxa"/>
          </w:tcPr>
          <w:p w14:paraId="19597E34" w14:textId="77777777" w:rsidR="004A3421" w:rsidRPr="00774337" w:rsidRDefault="004A3421" w:rsidP="00774337">
            <w:pPr>
              <w:spacing w:after="0" w:line="240" w:lineRule="auto"/>
            </w:pPr>
            <w:r w:rsidRPr="00774337">
              <w:t>Livres et ressources numériques</w:t>
            </w:r>
          </w:p>
        </w:tc>
        <w:tc>
          <w:tcPr>
            <w:tcW w:w="6371" w:type="dxa"/>
          </w:tcPr>
          <w:p w14:paraId="194B4C29" w14:textId="77777777" w:rsidR="004A3421" w:rsidRPr="00774337" w:rsidRDefault="004A3421" w:rsidP="00774337">
            <w:pPr>
              <w:spacing w:after="0" w:line="240" w:lineRule="auto"/>
            </w:pPr>
          </w:p>
          <w:p w14:paraId="78B58E5E" w14:textId="77777777" w:rsidR="004A3421" w:rsidRPr="00774337" w:rsidRDefault="004A3421" w:rsidP="00774337">
            <w:pPr>
              <w:spacing w:after="0" w:line="240" w:lineRule="auto"/>
            </w:pPr>
          </w:p>
          <w:p w14:paraId="6823A54E" w14:textId="77777777" w:rsidR="005F6BBF" w:rsidRPr="00774337" w:rsidRDefault="005F6BBF" w:rsidP="00774337">
            <w:pPr>
              <w:spacing w:after="0" w:line="240" w:lineRule="auto"/>
            </w:pPr>
          </w:p>
        </w:tc>
      </w:tr>
      <w:tr w:rsidR="004A3421" w:rsidRPr="00774337" w14:paraId="2CE1B16C" w14:textId="77777777" w:rsidTr="00774337">
        <w:tc>
          <w:tcPr>
            <w:tcW w:w="2689" w:type="dxa"/>
          </w:tcPr>
          <w:p w14:paraId="4B634FB0" w14:textId="77777777" w:rsidR="004A3421" w:rsidRPr="00774337" w:rsidRDefault="004A3421" w:rsidP="00774337">
            <w:pPr>
              <w:spacing w:after="0" w:line="240" w:lineRule="auto"/>
            </w:pPr>
            <w:r w:rsidRPr="00774337">
              <w:t xml:space="preserve"> Articles</w:t>
            </w:r>
          </w:p>
        </w:tc>
        <w:tc>
          <w:tcPr>
            <w:tcW w:w="6371" w:type="dxa"/>
          </w:tcPr>
          <w:p w14:paraId="3BF4E030" w14:textId="77777777" w:rsidR="004A3421" w:rsidRPr="00774337" w:rsidRDefault="004A3421" w:rsidP="00774337">
            <w:pPr>
              <w:spacing w:after="0" w:line="240" w:lineRule="auto"/>
            </w:pPr>
          </w:p>
          <w:p w14:paraId="3C4975B1" w14:textId="77777777" w:rsidR="004A3421" w:rsidRPr="00774337" w:rsidRDefault="004A3421" w:rsidP="00774337">
            <w:pPr>
              <w:spacing w:after="0" w:line="240" w:lineRule="auto"/>
            </w:pPr>
          </w:p>
          <w:p w14:paraId="6934E27C" w14:textId="77777777" w:rsidR="005F6BBF" w:rsidRPr="00774337" w:rsidRDefault="005F6BBF" w:rsidP="00774337">
            <w:pPr>
              <w:spacing w:after="0" w:line="240" w:lineRule="auto"/>
            </w:pPr>
          </w:p>
        </w:tc>
      </w:tr>
      <w:tr w:rsidR="004A3421" w:rsidRPr="00774337" w14:paraId="039E03D1" w14:textId="77777777" w:rsidTr="00774337">
        <w:tc>
          <w:tcPr>
            <w:tcW w:w="2689" w:type="dxa"/>
          </w:tcPr>
          <w:p w14:paraId="6960582B" w14:textId="77777777" w:rsidR="004A3421" w:rsidRPr="00774337" w:rsidRDefault="004A3421" w:rsidP="00774337">
            <w:pPr>
              <w:spacing w:after="0" w:line="240" w:lineRule="auto"/>
            </w:pPr>
            <w:r w:rsidRPr="00774337">
              <w:t>Polycopiés</w:t>
            </w:r>
          </w:p>
          <w:p w14:paraId="302364F4" w14:textId="77777777" w:rsidR="004A3421" w:rsidRPr="00774337" w:rsidRDefault="004A3421" w:rsidP="00774337">
            <w:pPr>
              <w:spacing w:after="0" w:line="240" w:lineRule="auto"/>
            </w:pPr>
          </w:p>
          <w:p w14:paraId="58E4BDBB" w14:textId="77777777" w:rsidR="004A3421" w:rsidRPr="00774337" w:rsidRDefault="004A3421" w:rsidP="00774337">
            <w:pPr>
              <w:spacing w:after="0" w:line="240" w:lineRule="auto"/>
            </w:pPr>
          </w:p>
        </w:tc>
        <w:tc>
          <w:tcPr>
            <w:tcW w:w="6371" w:type="dxa"/>
          </w:tcPr>
          <w:p w14:paraId="5A4F87A6" w14:textId="3F8D8C6F" w:rsidR="004A3421" w:rsidRPr="00774337" w:rsidRDefault="00E24469" w:rsidP="00774337">
            <w:pPr>
              <w:spacing w:after="0" w:line="240" w:lineRule="auto"/>
            </w:pPr>
            <w:r>
              <w:t>PDF</w:t>
            </w:r>
          </w:p>
          <w:p w14:paraId="3813C78B" w14:textId="77777777" w:rsidR="004A3421" w:rsidRPr="00774337" w:rsidRDefault="004A3421" w:rsidP="00774337">
            <w:pPr>
              <w:spacing w:after="0" w:line="240" w:lineRule="auto"/>
            </w:pPr>
          </w:p>
          <w:p w14:paraId="69DAE9F9" w14:textId="77777777" w:rsidR="004A3421" w:rsidRPr="00774337" w:rsidRDefault="004A3421" w:rsidP="00774337">
            <w:pPr>
              <w:spacing w:after="0" w:line="240" w:lineRule="auto"/>
            </w:pPr>
          </w:p>
          <w:p w14:paraId="0E4EE46E" w14:textId="77777777" w:rsidR="005F6BBF" w:rsidRPr="00774337" w:rsidRDefault="005F6BBF" w:rsidP="00774337">
            <w:pPr>
              <w:spacing w:after="0" w:line="240" w:lineRule="auto"/>
            </w:pPr>
          </w:p>
        </w:tc>
      </w:tr>
      <w:tr w:rsidR="004A3421" w:rsidRPr="00774337" w14:paraId="59A42A91" w14:textId="77777777" w:rsidTr="00774337">
        <w:tc>
          <w:tcPr>
            <w:tcW w:w="2689" w:type="dxa"/>
          </w:tcPr>
          <w:p w14:paraId="600510B6" w14:textId="77777777" w:rsidR="004A3421" w:rsidRPr="00774337" w:rsidRDefault="004A3421" w:rsidP="00774337">
            <w:pPr>
              <w:spacing w:after="0" w:line="240" w:lineRule="auto"/>
            </w:pPr>
            <w:r w:rsidRPr="00774337">
              <w:t>Sites Web</w:t>
            </w:r>
          </w:p>
          <w:p w14:paraId="3D5F0144" w14:textId="77777777" w:rsidR="004A3421" w:rsidRPr="00774337" w:rsidRDefault="004A3421" w:rsidP="00774337">
            <w:pPr>
              <w:spacing w:after="0" w:line="240" w:lineRule="auto"/>
            </w:pPr>
          </w:p>
        </w:tc>
        <w:tc>
          <w:tcPr>
            <w:tcW w:w="6371" w:type="dxa"/>
          </w:tcPr>
          <w:p w14:paraId="00C05DCE" w14:textId="345166A0" w:rsidR="004A3421" w:rsidRPr="00774337" w:rsidRDefault="00E24469" w:rsidP="00774337">
            <w:pPr>
              <w:spacing w:after="0" w:line="240" w:lineRule="auto"/>
            </w:pPr>
            <w:r>
              <w:t>www.sciencedirect.com</w:t>
            </w:r>
          </w:p>
          <w:p w14:paraId="6EDB61FA" w14:textId="77777777" w:rsidR="004A3421" w:rsidRPr="00774337" w:rsidRDefault="004A3421" w:rsidP="00774337">
            <w:pPr>
              <w:spacing w:after="0" w:line="240" w:lineRule="auto"/>
            </w:pPr>
          </w:p>
          <w:p w14:paraId="714AB239" w14:textId="77777777" w:rsidR="005F6BBF" w:rsidRPr="00774337" w:rsidRDefault="005F6BBF" w:rsidP="00774337">
            <w:pPr>
              <w:spacing w:after="0" w:line="240" w:lineRule="auto"/>
            </w:pPr>
          </w:p>
        </w:tc>
      </w:tr>
    </w:tbl>
    <w:p w14:paraId="0A01F23E" w14:textId="77777777" w:rsidR="002D07C3" w:rsidRDefault="002D07C3" w:rsidP="00D144DB"/>
    <w:p w14:paraId="07B6E7C7" w14:textId="496878E3" w:rsidR="009B73C9" w:rsidRDefault="008E14C3" w:rsidP="00BE6AF2">
      <w:r>
        <w:rPr>
          <w:b/>
          <w:bCs/>
          <w:noProof/>
          <w:u w:val="single"/>
          <w:lang w:eastAsia="fr-FR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0EE67A10" wp14:editId="76843815">
                <wp:simplePos x="0" y="0"/>
                <wp:positionH relativeFrom="column">
                  <wp:posOffset>1595120</wp:posOffset>
                </wp:positionH>
                <wp:positionV relativeFrom="paragraph">
                  <wp:posOffset>326390</wp:posOffset>
                </wp:positionV>
                <wp:extent cx="2857500" cy="1895475"/>
                <wp:effectExtent l="9525" t="5715" r="9525" b="13335"/>
                <wp:wrapNone/>
                <wp:docPr id="1540715186" name="Zone de text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57500" cy="1895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01AD2FF" w14:textId="77777777" w:rsidR="009B522E" w:rsidRPr="00BE6AF2" w:rsidRDefault="009B522E" w:rsidP="00BE6AF2">
                            <w:pPr>
                              <w:jc w:val="center"/>
                              <w:rPr>
                                <w:b/>
                                <w:bCs/>
                                <w:u w:val="single"/>
                              </w:rPr>
                            </w:pPr>
                            <w:r w:rsidRPr="00BE6AF2">
                              <w:rPr>
                                <w:b/>
                                <w:bCs/>
                                <w:u w:val="single"/>
                              </w:rPr>
                              <w:t>Cachet humide du département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EE67A10" id="_x0000_t202" coordsize="21600,21600" o:spt="202" path="m,l,21600r21600,l21600,xe">
                <v:stroke joinstyle="miter"/>
                <v:path gradientshapeok="t" o:connecttype="rect"/>
              </v:shapetype>
              <v:shape id="Zone de texte 3" o:spid="_x0000_s1026" type="#_x0000_t202" style="position:absolute;margin-left:125.6pt;margin-top:25.7pt;width:225pt;height:149.2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" strokeweight=".5pt">
                <v:textbox>
                  <w:txbxContent>
                    <w:p w14:paraId="101AD2FF" w14:textId="77777777" w:rsidR="009B522E" w:rsidRPr="00BE6AF2" w:rsidRDefault="009B522E" w:rsidP="00BE6AF2">
                      <w:pPr>
                        <w:jc w:val="center"/>
                        <w:rPr>
                          <w:b/>
                          <w:bCs/>
                          <w:u w:val="single"/>
                        </w:rPr>
                      </w:pPr>
                      <w:r w:rsidRPr="00BE6AF2">
                        <w:rPr>
                          <w:b/>
                          <w:bCs/>
                          <w:u w:val="single"/>
                        </w:rPr>
                        <w:t>Cachet humide du département</w:t>
                      </w:r>
                    </w:p>
                  </w:txbxContent>
                </v:textbox>
              </v:shape>
            </w:pict>
          </mc:Fallback>
        </mc:AlternateContent>
      </w:r>
    </w:p>
    <w:sectPr w:rsidR="009B73C9" w:rsidSect="00964296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11466F"/>
    <w:multiLevelType w:val="multilevel"/>
    <w:tmpl w:val="5EF430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1" w15:restartNumberingAfterBreak="0">
    <w:nsid w:val="1A71247C"/>
    <w:multiLevelType w:val="multilevel"/>
    <w:tmpl w:val="BB649D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1A9C7934"/>
    <w:multiLevelType w:val="hybridMultilevel"/>
    <w:tmpl w:val="71F41F9C"/>
    <w:lvl w:ilvl="0" w:tplc="219A9CA6">
      <w:start w:val="1"/>
      <w:numFmt w:val="decimal"/>
      <w:lvlText w:val="%1.1.1.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351959"/>
    <w:multiLevelType w:val="hybridMultilevel"/>
    <w:tmpl w:val="2736B806"/>
    <w:lvl w:ilvl="0" w:tplc="73760580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493204"/>
    <w:multiLevelType w:val="hybridMultilevel"/>
    <w:tmpl w:val="120CC21A"/>
    <w:lvl w:ilvl="0" w:tplc="5DBA133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2D73B7"/>
    <w:multiLevelType w:val="multilevel"/>
    <w:tmpl w:val="15E2E7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3.1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5D7D5BC6"/>
    <w:multiLevelType w:val="multilevel"/>
    <w:tmpl w:val="1FD8EBC4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67EB00B0"/>
    <w:multiLevelType w:val="multilevel"/>
    <w:tmpl w:val="97540172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 w16cid:durableId="946156203">
    <w:abstractNumId w:val="3"/>
  </w:num>
  <w:num w:numId="2" w16cid:durableId="1332835196">
    <w:abstractNumId w:val="2"/>
  </w:num>
  <w:num w:numId="3" w16cid:durableId="1400712149">
    <w:abstractNumId w:val="2"/>
  </w:num>
  <w:num w:numId="4" w16cid:durableId="945036388">
    <w:abstractNumId w:val="2"/>
  </w:num>
  <w:num w:numId="5" w16cid:durableId="1651014652">
    <w:abstractNumId w:val="7"/>
  </w:num>
  <w:num w:numId="6" w16cid:durableId="2127115396">
    <w:abstractNumId w:val="7"/>
  </w:num>
  <w:num w:numId="7" w16cid:durableId="2086997213">
    <w:abstractNumId w:val="7"/>
  </w:num>
  <w:num w:numId="8" w16cid:durableId="698436896">
    <w:abstractNumId w:val="7"/>
  </w:num>
  <w:num w:numId="9" w16cid:durableId="803232772">
    <w:abstractNumId w:val="7"/>
  </w:num>
  <w:num w:numId="10" w16cid:durableId="52847977">
    <w:abstractNumId w:val="7"/>
  </w:num>
  <w:num w:numId="11" w16cid:durableId="1135222642">
    <w:abstractNumId w:val="7"/>
  </w:num>
  <w:num w:numId="12" w16cid:durableId="428933994">
    <w:abstractNumId w:val="6"/>
  </w:num>
  <w:num w:numId="13" w16cid:durableId="1980842248">
    <w:abstractNumId w:val="0"/>
  </w:num>
  <w:num w:numId="14" w16cid:durableId="1257516056">
    <w:abstractNumId w:val="5"/>
  </w:num>
  <w:num w:numId="15" w16cid:durableId="144779056">
    <w:abstractNumId w:val="1"/>
  </w:num>
  <w:num w:numId="16" w16cid:durableId="49612080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0FD2"/>
    <w:rsid w:val="000371C0"/>
    <w:rsid w:val="00054950"/>
    <w:rsid w:val="000A2139"/>
    <w:rsid w:val="000C19B5"/>
    <w:rsid w:val="000F57E1"/>
    <w:rsid w:val="000F73FC"/>
    <w:rsid w:val="00121DA8"/>
    <w:rsid w:val="00155865"/>
    <w:rsid w:val="001A338C"/>
    <w:rsid w:val="001B6C15"/>
    <w:rsid w:val="001B7323"/>
    <w:rsid w:val="001D1D3B"/>
    <w:rsid w:val="001E12E7"/>
    <w:rsid w:val="001F298C"/>
    <w:rsid w:val="001F340A"/>
    <w:rsid w:val="00236309"/>
    <w:rsid w:val="00277B9C"/>
    <w:rsid w:val="00291C3D"/>
    <w:rsid w:val="00292C1A"/>
    <w:rsid w:val="002A2A2A"/>
    <w:rsid w:val="002B378B"/>
    <w:rsid w:val="002C67E7"/>
    <w:rsid w:val="002D07C3"/>
    <w:rsid w:val="00323CE6"/>
    <w:rsid w:val="00333F0C"/>
    <w:rsid w:val="0037652F"/>
    <w:rsid w:val="003E5702"/>
    <w:rsid w:val="003F1728"/>
    <w:rsid w:val="003F5482"/>
    <w:rsid w:val="00406172"/>
    <w:rsid w:val="0042399D"/>
    <w:rsid w:val="004331A8"/>
    <w:rsid w:val="00457208"/>
    <w:rsid w:val="004A3421"/>
    <w:rsid w:val="004A6397"/>
    <w:rsid w:val="004D05ED"/>
    <w:rsid w:val="00595FC4"/>
    <w:rsid w:val="005A70B5"/>
    <w:rsid w:val="005F6BBF"/>
    <w:rsid w:val="00606FA1"/>
    <w:rsid w:val="0061109B"/>
    <w:rsid w:val="006142FA"/>
    <w:rsid w:val="00653D1C"/>
    <w:rsid w:val="00662DE5"/>
    <w:rsid w:val="00673AFF"/>
    <w:rsid w:val="0068070C"/>
    <w:rsid w:val="006873D3"/>
    <w:rsid w:val="006B258A"/>
    <w:rsid w:val="006B4A37"/>
    <w:rsid w:val="006D0532"/>
    <w:rsid w:val="006E6096"/>
    <w:rsid w:val="00731354"/>
    <w:rsid w:val="00733787"/>
    <w:rsid w:val="00765534"/>
    <w:rsid w:val="00770375"/>
    <w:rsid w:val="00774337"/>
    <w:rsid w:val="007A62DA"/>
    <w:rsid w:val="007C31EF"/>
    <w:rsid w:val="007E39E8"/>
    <w:rsid w:val="007F07BD"/>
    <w:rsid w:val="007F3496"/>
    <w:rsid w:val="008631EA"/>
    <w:rsid w:val="00897F09"/>
    <w:rsid w:val="008A5F23"/>
    <w:rsid w:val="008C6A18"/>
    <w:rsid w:val="008C6E60"/>
    <w:rsid w:val="008E14C3"/>
    <w:rsid w:val="008E3982"/>
    <w:rsid w:val="008E67C3"/>
    <w:rsid w:val="008F297C"/>
    <w:rsid w:val="008F2FE9"/>
    <w:rsid w:val="00920663"/>
    <w:rsid w:val="009337FE"/>
    <w:rsid w:val="00950DB8"/>
    <w:rsid w:val="0095743D"/>
    <w:rsid w:val="0096267E"/>
    <w:rsid w:val="00964296"/>
    <w:rsid w:val="009A4FF8"/>
    <w:rsid w:val="009B522E"/>
    <w:rsid w:val="009B73C9"/>
    <w:rsid w:val="009E136F"/>
    <w:rsid w:val="00A0598F"/>
    <w:rsid w:val="00A274BD"/>
    <w:rsid w:val="00A51AD1"/>
    <w:rsid w:val="00A54588"/>
    <w:rsid w:val="00A55690"/>
    <w:rsid w:val="00A56080"/>
    <w:rsid w:val="00A85007"/>
    <w:rsid w:val="00AB6A9F"/>
    <w:rsid w:val="00AC718F"/>
    <w:rsid w:val="00AD5FD9"/>
    <w:rsid w:val="00B109A7"/>
    <w:rsid w:val="00B8350D"/>
    <w:rsid w:val="00BD008E"/>
    <w:rsid w:val="00BD3330"/>
    <w:rsid w:val="00BE6AF2"/>
    <w:rsid w:val="00BE7223"/>
    <w:rsid w:val="00BF1D48"/>
    <w:rsid w:val="00C61DA5"/>
    <w:rsid w:val="00C85F25"/>
    <w:rsid w:val="00CD0552"/>
    <w:rsid w:val="00CF6046"/>
    <w:rsid w:val="00D144DB"/>
    <w:rsid w:val="00D14FFF"/>
    <w:rsid w:val="00D4787E"/>
    <w:rsid w:val="00D75F05"/>
    <w:rsid w:val="00DB1B06"/>
    <w:rsid w:val="00E043A8"/>
    <w:rsid w:val="00E04AFD"/>
    <w:rsid w:val="00E24469"/>
    <w:rsid w:val="00E27395"/>
    <w:rsid w:val="00E30CE9"/>
    <w:rsid w:val="00E41592"/>
    <w:rsid w:val="00EA6066"/>
    <w:rsid w:val="00EB5CDD"/>
    <w:rsid w:val="00EF486D"/>
    <w:rsid w:val="00F005B7"/>
    <w:rsid w:val="00F117CB"/>
    <w:rsid w:val="00F16536"/>
    <w:rsid w:val="00F30DB8"/>
    <w:rsid w:val="00F620B9"/>
    <w:rsid w:val="00F70E1D"/>
    <w:rsid w:val="00F80FD2"/>
    <w:rsid w:val="00F90627"/>
    <w:rsid w:val="00FC3B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5D0E83"/>
  <w15:docId w15:val="{1473980F-BBE4-4A2E-991F-5A9EF0B904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1AD1"/>
    <w:pPr>
      <w:spacing w:after="160" w:line="259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8C6E60"/>
    <w:pPr>
      <w:keepNext/>
      <w:keepLines/>
      <w:numPr>
        <w:numId w:val="12"/>
      </w:numPr>
      <w:spacing w:before="120" w:after="120"/>
      <w:outlineLvl w:val="0"/>
    </w:pPr>
    <w:rPr>
      <w:rFonts w:ascii="Calibri Light" w:eastAsia="Times New Roman" w:hAnsi="Calibri Light" w:cs="Times New Roman"/>
      <w:b/>
      <w:bCs/>
      <w:color w:val="00B0F0"/>
      <w:sz w:val="32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8C6E60"/>
    <w:pPr>
      <w:numPr>
        <w:ilvl w:val="1"/>
        <w:numId w:val="15"/>
      </w:numPr>
      <w:spacing w:before="160" w:after="120"/>
      <w:ind w:left="792" w:hanging="432"/>
      <w:outlineLvl w:val="1"/>
    </w:pPr>
    <w:rPr>
      <w:rFonts w:ascii="Calibri Light" w:eastAsia="Times New Roman" w:hAnsi="Calibri Light" w:cs="Times New Roman"/>
      <w:b/>
      <w:bCs/>
      <w:i/>
      <w:iCs/>
      <w:color w:val="00B0F0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A62DA"/>
    <w:pPr>
      <w:keepNext/>
      <w:keepLines/>
      <w:numPr>
        <w:ilvl w:val="2"/>
        <w:numId w:val="11"/>
      </w:numPr>
      <w:spacing w:before="40" w:after="0"/>
      <w:outlineLvl w:val="2"/>
    </w:pPr>
    <w:rPr>
      <w:rFonts w:ascii="Calibri Light" w:eastAsia="Times New Roman" w:hAnsi="Calibri Light" w:cs="Times New Roman"/>
      <w:color w:val="1F4D78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8C6E60"/>
    <w:rPr>
      <w:rFonts w:ascii="Calibri Light" w:eastAsia="Times New Roman" w:hAnsi="Calibri Light" w:cs="Times New Roman"/>
      <w:b/>
      <w:bCs/>
      <w:color w:val="00B0F0"/>
      <w:sz w:val="32"/>
      <w:szCs w:val="32"/>
    </w:rPr>
  </w:style>
  <w:style w:type="character" w:customStyle="1" w:styleId="Heading2Char">
    <w:name w:val="Heading 2 Char"/>
    <w:link w:val="Heading2"/>
    <w:uiPriority w:val="9"/>
    <w:rsid w:val="008C6E60"/>
    <w:rPr>
      <w:rFonts w:ascii="Calibri Light" w:eastAsia="Times New Roman" w:hAnsi="Calibri Light" w:cs="Times New Roman"/>
      <w:b/>
      <w:bCs/>
      <w:i/>
      <w:iCs/>
      <w:color w:val="00B0F0"/>
      <w:sz w:val="26"/>
      <w:szCs w:val="26"/>
    </w:rPr>
  </w:style>
  <w:style w:type="character" w:customStyle="1" w:styleId="Heading3Char">
    <w:name w:val="Heading 3 Char"/>
    <w:link w:val="Heading3"/>
    <w:uiPriority w:val="9"/>
    <w:rsid w:val="007A62DA"/>
    <w:rPr>
      <w:rFonts w:ascii="Calibri Light" w:eastAsia="Times New Roman" w:hAnsi="Calibri Light" w:cs="Times New Roman"/>
      <w:color w:val="1F4D78"/>
      <w:sz w:val="24"/>
      <w:szCs w:val="24"/>
    </w:rPr>
  </w:style>
  <w:style w:type="table" w:styleId="TableGrid">
    <w:name w:val="Table Grid"/>
    <w:basedOn w:val="TableNormal"/>
    <w:uiPriority w:val="39"/>
    <w:rsid w:val="009B73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70E1D"/>
    <w:pPr>
      <w:ind w:left="720"/>
      <w:contextualSpacing/>
    </w:pPr>
  </w:style>
  <w:style w:type="character" w:styleId="PlaceholderText">
    <w:name w:val="Placeholder Text"/>
    <w:uiPriority w:val="99"/>
    <w:semiHidden/>
    <w:rsid w:val="00277B9C"/>
    <w:rPr>
      <w:color w:val="808080"/>
    </w:rPr>
  </w:style>
  <w:style w:type="character" w:styleId="Hyperlink">
    <w:name w:val="Hyperlink"/>
    <w:uiPriority w:val="99"/>
    <w:unhideWhenUsed/>
    <w:rsid w:val="00323CE6"/>
    <w:rPr>
      <w:color w:val="0563C1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0663"/>
    <w:pPr>
      <w:spacing w:after="0" w:line="240" w:lineRule="auto"/>
    </w:pPr>
    <w:rPr>
      <w:rFonts w:ascii="Tahoma" w:hAnsi="Tahoma" w:cs="Times New Roman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0663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9337FE"/>
    <w:pPr>
      <w:autoSpaceDE w:val="0"/>
      <w:autoSpaceDN w:val="0"/>
      <w:adjustRightInd w:val="0"/>
    </w:pPr>
    <w:rPr>
      <w:rFonts w:ascii="Arial" w:hAnsi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ureau%20progress2\Downloads\SYLLABUS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A6BCBB-B007-4B59-8759-D6F05DA2B0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SYLLABUS</Template>
  <TotalTime>1</TotalTime>
  <Pages>3</Pages>
  <Words>455</Words>
  <Characters>2504</Characters>
  <Application>Microsoft Office Word</Application>
  <DocSecurity>0</DocSecurity>
  <Lines>20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bureau progress2</dc:creator>
  <cp:lastModifiedBy>Dr.Bourouba</cp:lastModifiedBy>
  <cp:revision>2</cp:revision>
  <cp:lastPrinted>2023-02-19T12:06:00Z</cp:lastPrinted>
  <dcterms:created xsi:type="dcterms:W3CDTF">2023-12-27T10:54:00Z</dcterms:created>
  <dcterms:modified xsi:type="dcterms:W3CDTF">2023-12-27T10:54:00Z</dcterms:modified>
</cp:coreProperties>
</file>